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4ED3F" w14:textId="77777777" w:rsidR="002F1903" w:rsidRDefault="002F1903" w:rsidP="002F1903">
      <w:pPr>
        <w:tabs>
          <w:tab w:val="right" w:pos="9638"/>
        </w:tabs>
        <w:rPr>
          <w:rFonts w:cs="Arial"/>
          <w:b/>
          <w:sz w:val="24"/>
        </w:rPr>
      </w:pPr>
      <w:r>
        <w:rPr>
          <w:rFonts w:cs="Arial"/>
          <w:b/>
          <w:sz w:val="24"/>
        </w:rPr>
        <w:t>SA WG2 Meeting #S2-160AHE</w:t>
      </w:r>
      <w:r>
        <w:rPr>
          <w:rFonts w:cs="Arial"/>
          <w:b/>
          <w:sz w:val="24"/>
        </w:rPr>
        <w:tab/>
        <w:t>S2-2400034</w:t>
      </w:r>
    </w:p>
    <w:p w14:paraId="4A48F2D9" w14:textId="77777777" w:rsidR="002F1903" w:rsidRDefault="002F1903" w:rsidP="002F1903">
      <w:pPr>
        <w:pBdr>
          <w:bottom w:val="single" w:sz="6" w:space="0" w:color="auto"/>
        </w:pBdr>
        <w:tabs>
          <w:tab w:val="right" w:pos="9638"/>
        </w:tabs>
        <w:rPr>
          <w:rFonts w:cs="Arial"/>
          <w:b/>
          <w:sz w:val="24"/>
        </w:rPr>
      </w:pPr>
      <w:r>
        <w:rPr>
          <w:rFonts w:cs="Arial"/>
          <w:b/>
          <w:sz w:val="24"/>
        </w:rPr>
        <w:t>22 - 29 January, 2024, Electronic</w:t>
      </w:r>
    </w:p>
    <w:p w14:paraId="7FC3FEF6" w14:textId="45E5FDCB" w:rsidR="000130F8" w:rsidRDefault="002F1903" w:rsidP="00AD50BF">
      <w:pPr>
        <w:pStyle w:val="Header"/>
        <w:tabs>
          <w:tab w:val="right" w:pos="9356"/>
        </w:tabs>
        <w:jc w:val="center"/>
      </w:pPr>
      <w:r>
        <w:rPr>
          <w:noProof/>
          <w:lang w:val="en-US" w:eastAsia="zh-CN"/>
        </w:rPr>
        <mc:AlternateContent>
          <mc:Choice Requires="wps">
            <w:drawing>
              <wp:anchor distT="0" distB="0" distL="114300" distR="114300" simplePos="0" relativeHeight="251658240" behindDoc="0" locked="0" layoutInCell="1" allowOverlap="1" wp14:anchorId="2AA51F70" wp14:editId="57563813">
                <wp:simplePos x="0" y="0"/>
                <wp:positionH relativeFrom="column">
                  <wp:posOffset>-583565</wp:posOffset>
                </wp:positionH>
                <wp:positionV relativeFrom="paragraph">
                  <wp:posOffset>124460</wp:posOffset>
                </wp:positionV>
                <wp:extent cx="6858000" cy="886523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8652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2F1903">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6E53B1">
                                        <w:rPr>
                                          <w:lang w:val="sv-SE" w:eastAsia="ja-JP"/>
                                        </w:rPr>
                                        <w:t>2023-10-26</w:t>
                                      </w:r>
                                    </w:sdtContent>
                                  </w:sdt>
                                </w:p>
                              </w:tc>
                            </w:tr>
                            <w:tr w:rsidR="00391C81" w14:paraId="2E601C3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6803C16"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5823973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F190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r w:rsidR="009C46E5">
                              <w:t>solutionSol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51F70" id="_x0000_t202" coordsize="21600,21600" o:spt="202" path="m,l,21600r21600,l21600,xe">
                <v:stroke joinstyle="miter"/>
                <v:path gradientshapeok="t" o:connecttype="rect"/>
              </v:shapetype>
              <v:shape id="Text Box 7" o:spid="_x0000_s1026" type="#_x0000_t202" style="position:absolute;left:0;text-align:left;margin-left:-45.95pt;margin-top:9.8pt;width:540pt;height:698.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22FEF583" w14:textId="77777777" w:rsidTr="002F1903">
                        <w:trPr>
                          <w:cantSplit/>
                        </w:trPr>
                        <w:tc>
                          <w:tcPr>
                            <w:tcW w:w="3085" w:type="dxa"/>
                            <w:tcBorders>
                              <w:top w:val="single" w:sz="4" w:space="0" w:color="auto"/>
                              <w:bottom w:val="single" w:sz="4" w:space="0" w:color="auto"/>
                              <w:right w:val="single" w:sz="4" w:space="0" w:color="auto"/>
                            </w:tcBorders>
                          </w:tcPr>
                          <w:p w14:paraId="7E2EFDC5" w14:textId="77777777" w:rsidR="00391C81" w:rsidRDefault="002D439B" w:rsidP="001202FC">
                            <w:pPr>
                              <w:pStyle w:val="NormalParagraph"/>
                            </w:pPr>
                            <w:r w:rsidRPr="00397056">
                              <w:rPr>
                                <w:noProof/>
                                <w:lang w:val="en-US" w:eastAsia="zh-CN"/>
                              </w:rPr>
                              <w:drawing>
                                <wp:inline distT="0" distB="0" distL="0" distR="0" wp14:anchorId="071C179F" wp14:editId="5BC2F56B">
                                  <wp:extent cx="1188720" cy="1196456"/>
                                  <wp:effectExtent l="38100" t="38100" r="11430" b="2286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04387" cy="1212225"/>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6BCA6074" w14:textId="1359325D" w:rsidR="00391C81" w:rsidRPr="00537BE2" w:rsidRDefault="003D39DB" w:rsidP="001202FC">
                                <w:pPr>
                                  <w:pStyle w:val="CSDocNo"/>
                                  <w:rPr>
                                    <w:sz w:val="36"/>
                                    <w:szCs w:val="36"/>
                                    <w:lang w:eastAsia="ja-JP"/>
                                  </w:rPr>
                                </w:pPr>
                                <w:r>
                                  <w:rPr>
                                    <w:sz w:val="36"/>
                                    <w:szCs w:val="36"/>
                                    <w:lang w:val="en-US" w:eastAsia="ja-JP"/>
                                  </w:rPr>
                                  <w:t>UPG</w:t>
                                </w:r>
                                <w:r>
                                  <w:rPr>
                                    <w:rFonts w:hint="eastAsia"/>
                                    <w:sz w:val="36"/>
                                    <w:szCs w:val="36"/>
                                    <w:lang w:val="en-US" w:eastAsia="ja-JP"/>
                                  </w:rPr>
                                  <w:t>#</w:t>
                                </w:r>
                                <w:r>
                                  <w:rPr>
                                    <w:sz w:val="36"/>
                                    <w:szCs w:val="36"/>
                                    <w:lang w:val="en-US" w:eastAsia="ja-JP"/>
                                  </w:rPr>
                                  <w:t>08</w:t>
                                </w:r>
                                <w:r>
                                  <w:rPr>
                                    <w:rFonts w:hint="eastAsia"/>
                                    <w:sz w:val="36"/>
                                    <w:szCs w:val="36"/>
                                    <w:lang w:val="en-US" w:eastAsia="ja-JP"/>
                                  </w:rPr>
                                  <w:t xml:space="preserve"> Doc </w:t>
                                </w:r>
                                <w:r>
                                  <w:rPr>
                                    <w:sz w:val="36"/>
                                    <w:szCs w:val="36"/>
                                    <w:lang w:val="en-US" w:eastAsia="ja-JP"/>
                                  </w:rPr>
                                  <w:t>126</w:t>
                                </w:r>
                              </w:p>
                            </w:sdtContent>
                          </w:sdt>
                          <w:p w14:paraId="4DE345F0" w14:textId="58FE07BA" w:rsidR="00391C81" w:rsidRPr="00537BE2" w:rsidRDefault="00000000" w:rsidP="00C40690">
                            <w:pPr>
                              <w:pStyle w:val="CSDocTitle"/>
                              <w:rPr>
                                <w:lang w:eastAsia="ja-JP"/>
                              </w:rPr>
                            </w:pPr>
                            <w:sdt>
                              <w:sdtPr>
                                <w:rPr>
                                  <w:rFonts w:cs="Arial"/>
                                  <w:bCs/>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1D7076">
                                  <w:rPr>
                                    <w:rFonts w:cs="Arial"/>
                                    <w:bCs/>
                                  </w:rPr>
                                  <w:t>LS on</w:t>
                                </w:r>
                                <w:r w:rsidR="001D7076" w:rsidRPr="00214ABB">
                                  <w:rPr>
                                    <w:rFonts w:cs="Arial"/>
                                    <w:bCs/>
                                  </w:rPr>
                                  <w:t xml:space="preserve"> </w:t>
                                </w:r>
                                <w:r w:rsidR="001D7076">
                                  <w:rPr>
                                    <w:rFonts w:cs="Arial"/>
                                    <w:bCs/>
                                  </w:rPr>
                                  <w:t>Network Initiated IMS Data Channel</w:t>
                                </w:r>
                              </w:sdtContent>
                            </w:sdt>
                          </w:p>
                        </w:tc>
                      </w:tr>
                      <w:tr w:rsidR="00391C81" w14:paraId="428FBAF1"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A1D5697" w14:textId="77777777" w:rsidR="00391C81" w:rsidRDefault="00391C81" w:rsidP="001202FC">
                            <w:pPr>
                              <w:pStyle w:val="CSTableTitle"/>
                            </w:pPr>
                            <w:r>
                              <w:t>Meeting Information</w:t>
                            </w:r>
                          </w:p>
                        </w:tc>
                      </w:tr>
                      <w:tr w:rsidR="00391C81" w14:paraId="60EE4D2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F039275"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67166359" w14:textId="2181E850" w:rsidR="00391C81" w:rsidRPr="00537BE2" w:rsidRDefault="001D7076" w:rsidP="00027F5F">
                            <w:pPr>
                              <w:pStyle w:val="CSFieldInfo"/>
                              <w:rPr>
                                <w:lang w:eastAsia="ja-JP"/>
                              </w:rPr>
                            </w:pPr>
                            <w:r>
                              <w:rPr>
                                <w:lang w:eastAsia="ja-JP"/>
                              </w:rPr>
                              <w:t>UPG</w:t>
                            </w:r>
                            <w:r w:rsidR="006E53B1">
                              <w:rPr>
                                <w:lang w:eastAsia="ja-JP"/>
                              </w:rPr>
                              <w:t>#08</w:t>
                            </w:r>
                          </w:p>
                        </w:tc>
                      </w:tr>
                      <w:tr w:rsidR="00391C81" w14:paraId="2AD53644"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112F317"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3F0480FD" w14:textId="0DAF0A5A" w:rsidR="00391C81" w:rsidRPr="00537BE2" w:rsidRDefault="006E53B1" w:rsidP="00027F5F">
                                <w:pPr>
                                  <w:pStyle w:val="CSFieldInfo"/>
                                  <w:rPr>
                                    <w:lang w:eastAsia="ja-JP"/>
                                  </w:rPr>
                                </w:pPr>
                                <w:r>
                                  <w:rPr>
                                    <w:lang w:eastAsia="ja-JP"/>
                                  </w:rPr>
                                  <w:t>26/10/2023</w:t>
                                </w:r>
                              </w:p>
                            </w:sdtContent>
                          </w:sdt>
                        </w:tc>
                      </w:tr>
                      <w:tr w:rsidR="00391C81" w14:paraId="4EDD29DA"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508F85B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C0F14F8687AA47FB9D603F607EF9AB5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D090A4E" w14:textId="0FB9F818" w:rsidR="00391C81" w:rsidRPr="00537BE2" w:rsidRDefault="006E53B1" w:rsidP="00F115A4">
                                <w:pPr>
                                  <w:pStyle w:val="CSFieldInfo"/>
                                  <w:rPr>
                                    <w:lang w:eastAsia="ja-JP"/>
                                  </w:rPr>
                                </w:pPr>
                                <w:r>
                                  <w:rPr>
                                    <w:lang w:eastAsia="ja-JP"/>
                                  </w:rPr>
                                  <w:t>Doha, Qatar</w:t>
                                </w:r>
                              </w:p>
                            </w:sdtContent>
                          </w:sdt>
                        </w:tc>
                      </w:tr>
                      <w:tr w:rsidR="00391C81" w14:paraId="0725A299"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59B7008" w14:textId="77777777" w:rsidR="00391C81" w:rsidRDefault="00391C81" w:rsidP="001202FC">
                            <w:pPr>
                              <w:pStyle w:val="CSTableTitle"/>
                            </w:pPr>
                            <w:r>
                              <w:t>Document Information</w:t>
                            </w:r>
                          </w:p>
                        </w:tc>
                      </w:tr>
                      <w:tr w:rsidR="00391C81" w:rsidRPr="00AB4156" w14:paraId="7BC2CC9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9DB8A31"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06516600" w14:textId="705930A2" w:rsidR="00391C81" w:rsidRPr="00AB4156" w:rsidRDefault="006E53B1" w:rsidP="0029433A">
                            <w:pPr>
                              <w:pStyle w:val="CSFieldInfo"/>
                              <w:rPr>
                                <w:iCs/>
                                <w:lang w:val="fr-FR" w:eastAsia="ja-JP"/>
                              </w:rPr>
                            </w:pPr>
                            <w:r w:rsidRPr="00AB4156">
                              <w:rPr>
                                <w:iCs/>
                                <w:lang w:val="fr-FR" w:eastAsia="ja-JP"/>
                              </w:rPr>
                              <w:t>Boris Antsev</w:t>
                            </w:r>
                            <w:r w:rsidR="00D036AE" w:rsidRPr="00AB4156">
                              <w:rPr>
                                <w:iCs/>
                                <w:lang w:val="fr-FR" w:eastAsia="ja-JP"/>
                              </w:rPr>
                              <w:t xml:space="preserve"> (</w:t>
                            </w:r>
                            <w:r w:rsidRPr="00AB4156">
                              <w:rPr>
                                <w:iCs/>
                                <w:lang w:val="fr-FR" w:eastAsia="ja-JP"/>
                              </w:rPr>
                              <w:t>T-Mobile USA</w:t>
                            </w:r>
                            <w:r w:rsidR="00D036AE" w:rsidRPr="00AB4156">
                              <w:rPr>
                                <w:iCs/>
                                <w:lang w:val="fr-FR" w:eastAsia="ja-JP"/>
                              </w:rPr>
                              <w:t>)</w:t>
                            </w:r>
                          </w:p>
                        </w:tc>
                      </w:tr>
                      <w:tr w:rsidR="00391C81" w:rsidRPr="00AF22D6" w14:paraId="7FD470CE"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B2EA3D9" w14:textId="77777777" w:rsidR="00391C81" w:rsidRPr="00537BE2" w:rsidRDefault="00391C81" w:rsidP="001202FC">
                            <w:pPr>
                              <w:pStyle w:val="CSFieldName"/>
                            </w:pPr>
                            <w:r w:rsidRPr="00537BE2">
                              <w:t>Additional Contributors</w:t>
                            </w:r>
                          </w:p>
                        </w:tc>
                        <w:tc>
                          <w:tcPr>
                            <w:tcW w:w="7470" w:type="dxa"/>
                            <w:tcBorders>
                              <w:top w:val="single" w:sz="6" w:space="0" w:color="auto"/>
                            </w:tcBorders>
                            <w:vAlign w:val="center"/>
                          </w:tcPr>
                          <w:p w14:paraId="4750BFA1" w14:textId="77777777" w:rsidR="00391C81" w:rsidRPr="00537BE2" w:rsidRDefault="00391C81" w:rsidP="001202FC">
                            <w:pPr>
                              <w:pStyle w:val="CSFieldInfo"/>
                              <w:rPr>
                                <w:lang w:val="es-ES"/>
                              </w:rPr>
                            </w:pPr>
                          </w:p>
                        </w:tc>
                      </w:tr>
                      <w:tr w:rsidR="00391C81" w14:paraId="73FFE2B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3F88F91" w14:textId="77777777" w:rsidR="00391C81" w:rsidRPr="00537BE2" w:rsidRDefault="00391C81" w:rsidP="001202FC">
                            <w:pPr>
                              <w:pStyle w:val="CSFieldName"/>
                            </w:pPr>
                            <w:r w:rsidRPr="00537BE2">
                              <w:t>Document Creation Date</w:t>
                            </w:r>
                          </w:p>
                        </w:tc>
                        <w:tc>
                          <w:tcPr>
                            <w:tcW w:w="7470" w:type="dxa"/>
                            <w:vAlign w:val="center"/>
                          </w:tcPr>
                          <w:p w14:paraId="41A8638D" w14:textId="365221DB"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6E53B1">
                                  <w:rPr>
                                    <w:lang w:val="sv-SE" w:eastAsia="ja-JP"/>
                                  </w:rPr>
                                  <w:t>2023-10-26</w:t>
                                </w:r>
                              </w:sdtContent>
                            </w:sdt>
                          </w:p>
                        </w:tc>
                      </w:tr>
                      <w:tr w:rsidR="00391C81" w14:paraId="2E601C38"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AA8DBFF"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7B0C9FEC" w14:textId="03D502B4" w:rsidR="00391C81" w:rsidRPr="00537BE2" w:rsidRDefault="002B6AD4" w:rsidP="001202FC">
                                <w:pPr>
                                  <w:pStyle w:val="CSFieldInfo"/>
                                </w:pPr>
                                <w:r>
                                  <w:t>Approval</w:t>
                                </w:r>
                              </w:p>
                            </w:tc>
                          </w:sdtContent>
                        </w:sdt>
                      </w:tr>
                      <w:tr w:rsidR="00391C81" w14:paraId="6DD1A383"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38275102" w14:textId="77777777" w:rsidR="00391C81" w:rsidRPr="00537BE2" w:rsidRDefault="00391C81" w:rsidP="001202FC">
                            <w:pPr>
                              <w:pStyle w:val="CSFieldName"/>
                            </w:pPr>
                            <w:r w:rsidRPr="00537BE2">
                              <w:t>Security Classification</w:t>
                            </w:r>
                          </w:p>
                        </w:tc>
                        <w:tc>
                          <w:tcPr>
                            <w:tcW w:w="7470" w:type="dxa"/>
                            <w:vAlign w:val="center"/>
                          </w:tcPr>
                          <w:p w14:paraId="575B8A33" w14:textId="085F7A08"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66803C16"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E7AC264" w14:textId="77777777" w:rsidR="00391C81" w:rsidRDefault="00391C81" w:rsidP="001202FC">
                            <w:pPr>
                              <w:pStyle w:val="CSTableTitle"/>
                            </w:pPr>
                            <w:r>
                              <w:t>Document Summary</w:t>
                            </w:r>
                          </w:p>
                        </w:tc>
                      </w:tr>
                      <w:tr w:rsidR="00391C81" w:rsidRPr="00167C13" w14:paraId="412162F0" w14:textId="77777777" w:rsidTr="002F1903">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608DF5F3" w14:textId="77777777" w:rsidR="00391C81" w:rsidRPr="00537BE2" w:rsidRDefault="00B03E74" w:rsidP="00A441AB">
                                <w:pPr>
                                  <w:pStyle w:val="CSFieldInfo"/>
                                  <w:rPr>
                                    <w:lang w:eastAsia="ja-JP"/>
                                  </w:rPr>
                                </w:pPr>
                                <w:r w:rsidRPr="00A164DA">
                                  <w:rPr>
                                    <w:rStyle w:val="PlaceholderText"/>
                                  </w:rPr>
                                  <w:t>[Summary]</w:t>
                                </w:r>
                              </w:p>
                            </w:sdtContent>
                          </w:sdt>
                        </w:tc>
                      </w:tr>
                    </w:tbl>
                    <w:p w14:paraId="38DD6E19" w14:textId="77777777" w:rsidR="00391C81" w:rsidRDefault="00391C81" w:rsidP="00391C81">
                      <w:pPr>
                        <w:pStyle w:val="CSLegalTxt"/>
                      </w:pPr>
                    </w:p>
                    <w:p w14:paraId="21D597EA" w14:textId="77777777" w:rsidR="00391C81" w:rsidRDefault="00391C81" w:rsidP="00391C81">
                      <w:pPr>
                        <w:pStyle w:val="CSLegalTxt"/>
                      </w:pPr>
                    </w:p>
                    <w:p w14:paraId="1A31B5E4"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3F4AFE8B"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01BA30E" w14:textId="77777777" w:rsidR="00391C81" w:rsidRPr="001B1649" w:rsidRDefault="00391C81" w:rsidP="001202FC">
                            <w:pPr>
                              <w:pStyle w:val="CSTableTitle"/>
                            </w:pPr>
                            <w:r>
                              <w:t xml:space="preserve">Version History </w:t>
                            </w:r>
                          </w:p>
                        </w:tc>
                      </w:tr>
                      <w:tr w:rsidR="00391C81" w14:paraId="2DB8348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B13E5A7"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055E00A7"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024BB700" w14:textId="77777777" w:rsidR="00391C81" w:rsidRPr="00537BE2" w:rsidRDefault="00391C81" w:rsidP="001202FC">
                            <w:pPr>
                              <w:pStyle w:val="CSFieldName"/>
                            </w:pPr>
                            <w:r w:rsidRPr="00537BE2">
                              <w:t xml:space="preserve">Author / Comments </w:t>
                            </w:r>
                          </w:p>
                        </w:tc>
                      </w:tr>
                      <w:tr w:rsidR="00C962DC" w:rsidRPr="00AB4156" w14:paraId="61FA779F" w14:textId="77777777" w:rsidTr="00AD5D91">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C4A586" w14:textId="193603B1" w:rsidR="00C962DC" w:rsidRPr="00537BE2" w:rsidRDefault="00C962DC" w:rsidP="0076557A">
                            <w:pPr>
                              <w:pStyle w:val="CSFieldInfo"/>
                              <w:rPr>
                                <w:lang w:eastAsia="ja-JP"/>
                              </w:rPr>
                            </w:pPr>
                            <w:r>
                              <w:rPr>
                                <w:lang w:eastAsia="ja-JP"/>
                              </w:rPr>
                              <w:t>202</w:t>
                            </w:r>
                            <w:r w:rsidR="0066354F">
                              <w:rPr>
                                <w:lang w:eastAsia="ja-JP"/>
                              </w:rPr>
                              <w:t>3-10-</w:t>
                            </w:r>
                            <w:r w:rsidR="00B915DD">
                              <w:rPr>
                                <w:lang w:eastAsia="ja-JP"/>
                              </w:rPr>
                              <w:t>26</w:t>
                            </w:r>
                          </w:p>
                        </w:tc>
                        <w:tc>
                          <w:tcPr>
                            <w:tcW w:w="1357" w:type="dxa"/>
                            <w:tcBorders>
                              <w:top w:val="single" w:sz="4" w:space="0" w:color="auto"/>
                              <w:bottom w:val="single" w:sz="4" w:space="0" w:color="auto"/>
                            </w:tcBorders>
                          </w:tcPr>
                          <w:p w14:paraId="290EB4D0" w14:textId="77777777" w:rsidR="00C962DC" w:rsidRPr="00537BE2" w:rsidRDefault="00C962DC"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343B4CB4" w14:textId="661B26A0" w:rsidR="00C962DC" w:rsidRPr="00AB4156" w:rsidRDefault="00B915DD" w:rsidP="00C962DC">
                            <w:pPr>
                              <w:pStyle w:val="CSFieldInfo"/>
                              <w:rPr>
                                <w:lang w:val="fr-FR" w:eastAsia="ja-JP"/>
                              </w:rPr>
                            </w:pPr>
                            <w:r w:rsidRPr="00AB4156">
                              <w:rPr>
                                <w:iCs/>
                                <w:lang w:val="fr-FR" w:eastAsia="ja-JP"/>
                              </w:rPr>
                              <w:t>Boris Antsev (T-Mobile USA)</w:t>
                            </w:r>
                          </w:p>
                        </w:tc>
                      </w:tr>
                      <w:tr w:rsidR="00C962DC" w:rsidRPr="00AB4156" w14:paraId="53C81431"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CBED9F"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0A67C4F5"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49FB9676" w14:textId="77777777" w:rsidR="00C962DC" w:rsidRPr="00AB4156" w:rsidRDefault="00C962DC" w:rsidP="00C962DC">
                            <w:pPr>
                              <w:pStyle w:val="CSFieldInfo"/>
                              <w:rPr>
                                <w:lang w:val="fr-FR"/>
                              </w:rPr>
                            </w:pPr>
                          </w:p>
                        </w:tc>
                      </w:tr>
                      <w:tr w:rsidR="00C962DC" w:rsidRPr="00AB4156" w14:paraId="538C09E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BB8826" w14:textId="77777777" w:rsidR="00C962DC" w:rsidRPr="00AB4156" w:rsidRDefault="00C962DC" w:rsidP="00C962DC">
                            <w:pPr>
                              <w:pStyle w:val="CSFieldInfo"/>
                              <w:rPr>
                                <w:lang w:val="fr-FR"/>
                              </w:rPr>
                            </w:pPr>
                          </w:p>
                        </w:tc>
                        <w:tc>
                          <w:tcPr>
                            <w:tcW w:w="1357" w:type="dxa"/>
                            <w:tcBorders>
                              <w:top w:val="single" w:sz="4" w:space="0" w:color="auto"/>
                              <w:bottom w:val="single" w:sz="4" w:space="0" w:color="auto"/>
                            </w:tcBorders>
                          </w:tcPr>
                          <w:p w14:paraId="5E62E64E" w14:textId="77777777" w:rsidR="00C962DC" w:rsidRPr="00AB4156" w:rsidRDefault="00C962DC" w:rsidP="00C962DC">
                            <w:pPr>
                              <w:pStyle w:val="CSFieldInfo"/>
                              <w:rPr>
                                <w:lang w:val="fr-FR"/>
                              </w:rPr>
                            </w:pPr>
                          </w:p>
                        </w:tc>
                        <w:tc>
                          <w:tcPr>
                            <w:tcW w:w="7470" w:type="dxa"/>
                            <w:tcBorders>
                              <w:top w:val="single" w:sz="4" w:space="0" w:color="auto"/>
                              <w:bottom w:val="single" w:sz="4" w:space="0" w:color="auto"/>
                            </w:tcBorders>
                          </w:tcPr>
                          <w:p w14:paraId="132A29A3" w14:textId="77777777" w:rsidR="00C962DC" w:rsidRPr="00AB4156" w:rsidRDefault="00C962DC" w:rsidP="00C962DC">
                            <w:pPr>
                              <w:pStyle w:val="CSFieldInfo"/>
                              <w:rPr>
                                <w:lang w:val="fr-FR"/>
                              </w:rPr>
                            </w:pPr>
                          </w:p>
                        </w:tc>
                      </w:tr>
                    </w:tbl>
                    <w:p w14:paraId="3E6421BB" w14:textId="77777777" w:rsidR="00391C81" w:rsidRPr="00AB4156" w:rsidRDefault="00391C81" w:rsidP="00391C81">
                      <w:pPr>
                        <w:pStyle w:val="CSLegalTxt"/>
                        <w:rPr>
                          <w:lang w:val="fr-FR"/>
                        </w:rPr>
                      </w:pPr>
                    </w:p>
                    <w:p w14:paraId="226EDBBA" w14:textId="77777777" w:rsidR="00391C81" w:rsidRPr="00AB4156" w:rsidRDefault="00391C81" w:rsidP="00391C81">
                      <w:pPr>
                        <w:pStyle w:val="CSLegalTxt"/>
                        <w:rPr>
                          <w:lang w:val="fr-FR"/>
                        </w:rPr>
                      </w:pPr>
                    </w:p>
                    <w:p w14:paraId="11F02B6A" w14:textId="77777777" w:rsidR="00391C81" w:rsidRPr="00AB4156" w:rsidRDefault="00391C81" w:rsidP="00391C81">
                      <w:pPr>
                        <w:pStyle w:val="CSLegalTxt"/>
                        <w:rPr>
                          <w:lang w:val="fr-FR"/>
                        </w:rPr>
                      </w:pPr>
                    </w:p>
                    <w:p w14:paraId="45BE47DE" w14:textId="5823973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F1903">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r w:rsidR="009C46E5">
                        <w:t>solutionSol</w:t>
                      </w:r>
                    </w:p>
                  </w:txbxContent>
                </v:textbox>
              </v:shape>
            </w:pict>
          </mc:Fallback>
        </mc:AlternateContent>
      </w:r>
    </w:p>
    <w:p w14:paraId="1D1919AE" w14:textId="5AF00B15" w:rsidR="00AD50BF" w:rsidRDefault="00AD50BF" w:rsidP="00AD50BF">
      <w:pPr>
        <w:pStyle w:val="Header"/>
        <w:tabs>
          <w:tab w:val="right" w:pos="9356"/>
        </w:tabs>
        <w:jc w:val="center"/>
      </w:pPr>
      <w:r>
        <w:br w:type="page"/>
      </w:r>
      <w:r w:rsidR="002D439B" w:rsidRPr="00397056">
        <w:rPr>
          <w:noProof/>
          <w:lang w:val="en-US" w:eastAsia="zh-CN"/>
        </w:rPr>
        <w:lastRenderedPageBreak/>
        <w:drawing>
          <wp:inline distT="0" distB="0" distL="0" distR="0" wp14:anchorId="5C238420" wp14:editId="59909557">
            <wp:extent cx="649590" cy="653817"/>
            <wp:effectExtent l="38100" t="38100" r="17780" b="1333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6788" cy="681192"/>
                    </a:xfrm>
                    <a:prstGeom prst="rect">
                      <a:avLst/>
                    </a:prstGeom>
                    <a:ln w="228600" cap="sq" cmpd="thickThin">
                      <a:noFill/>
                      <a:prstDash val="solid"/>
                      <a:miter lim="800000"/>
                    </a:ln>
                    <a:effectLst>
                      <a:glow rad="25400">
                        <a:schemeClr val="accent1">
                          <a:alpha val="40000"/>
                        </a:schemeClr>
                      </a:glow>
                      <a:innerShdw blurRad="76200">
                        <a:srgbClr val="000000"/>
                      </a:innerShdw>
                    </a:effectLst>
                  </pic:spPr>
                </pic:pic>
              </a:graphicData>
            </a:graphic>
          </wp:inline>
        </w:drawing>
      </w:r>
    </w:p>
    <w:p w14:paraId="66FAFADB" w14:textId="77777777" w:rsidR="0058060A" w:rsidRDefault="0058060A" w:rsidP="0058060A">
      <w:pPr>
        <w:pStyle w:val="Title"/>
        <w:jc w:val="center"/>
      </w:pPr>
      <w:r w:rsidRPr="009D6A6C">
        <w:t xml:space="preserve">Liaison </w:t>
      </w:r>
      <w:r w:rsidRPr="00477CD5">
        <w:t>Statement</w:t>
      </w:r>
    </w:p>
    <w:p w14:paraId="45768AC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70F9D3B0" w14:textId="77777777" w:rsidTr="001202FC">
        <w:trPr>
          <w:trHeight w:val="590"/>
          <w:tblHeader/>
        </w:trPr>
        <w:tc>
          <w:tcPr>
            <w:tcW w:w="3337" w:type="dxa"/>
            <w:shd w:val="clear" w:color="auto" w:fill="DE002B"/>
            <w:vAlign w:val="center"/>
          </w:tcPr>
          <w:p w14:paraId="6FB80C93" w14:textId="77777777" w:rsidR="00A74A54" w:rsidRPr="0058060A" w:rsidRDefault="00A74A54" w:rsidP="0058060A">
            <w:pPr>
              <w:pStyle w:val="TableHeader"/>
            </w:pPr>
            <w:r w:rsidRPr="0058060A">
              <w:t>Liaison Statement Title:</w:t>
            </w:r>
          </w:p>
        </w:tc>
        <w:tc>
          <w:tcPr>
            <w:tcW w:w="6379" w:type="dxa"/>
            <w:vAlign w:val="center"/>
          </w:tcPr>
          <w:p w14:paraId="02C75A64" w14:textId="77777777" w:rsidR="00B044AA" w:rsidRDefault="00B044AA" w:rsidP="00B044AA">
            <w:pPr>
              <w:pStyle w:val="TableText"/>
            </w:pPr>
          </w:p>
          <w:p w14:paraId="34E372E3" w14:textId="2CCBEE9A" w:rsidR="00B044AA" w:rsidRDefault="001C7CA1" w:rsidP="00B044AA">
            <w:pPr>
              <w:pStyle w:val="TableText"/>
            </w:pPr>
            <w:r w:rsidRPr="00E234FD">
              <w:rPr>
                <w:rFonts w:cs="Arial"/>
                <w:bCs/>
              </w:rPr>
              <w:t xml:space="preserve">LS </w:t>
            </w:r>
            <w:r w:rsidRPr="00237209">
              <w:rPr>
                <w:rFonts w:cs="Arial"/>
                <w:bCs/>
              </w:rPr>
              <w:t xml:space="preserve">on </w:t>
            </w:r>
            <w:r w:rsidR="00D51E91">
              <w:rPr>
                <w:rFonts w:cs="Arial"/>
                <w:bCs/>
              </w:rPr>
              <w:t xml:space="preserve">Network </w:t>
            </w:r>
            <w:r w:rsidR="001E0B09">
              <w:rPr>
                <w:rFonts w:cs="Arial"/>
                <w:bCs/>
              </w:rPr>
              <w:t>Initiated IMS Data Channel</w:t>
            </w:r>
            <w:r w:rsidR="00B044AA">
              <w:t>.</w:t>
            </w:r>
          </w:p>
          <w:p w14:paraId="14BB5007" w14:textId="77777777" w:rsidR="00A74A54" w:rsidRDefault="00A74A54" w:rsidP="00E4345D">
            <w:pPr>
              <w:pStyle w:val="TableText"/>
            </w:pPr>
          </w:p>
        </w:tc>
      </w:tr>
    </w:tbl>
    <w:p w14:paraId="3B3AFB27"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74F6D82"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60C1D684" w14:textId="77777777" w:rsidR="0058060A" w:rsidRDefault="0058060A" w:rsidP="0058060A">
            <w:pPr>
              <w:pStyle w:val="TableHeader"/>
            </w:pPr>
            <w:r>
              <w:t>Source Meeting Information</w:t>
            </w:r>
          </w:p>
        </w:tc>
      </w:tr>
      <w:tr w:rsidR="0058060A" w14:paraId="2B862508"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0D28C8C1" w14:textId="77777777" w:rsidR="0058060A" w:rsidRPr="0058060A" w:rsidRDefault="0058060A" w:rsidP="0058060A">
            <w:pPr>
              <w:pStyle w:val="TableText"/>
            </w:pPr>
            <w:r w:rsidRPr="0058060A">
              <w:t>Meeting Number</w:t>
            </w:r>
          </w:p>
        </w:tc>
        <w:tc>
          <w:tcPr>
            <w:tcW w:w="3228" w:type="dxa"/>
            <w:shd w:val="clear" w:color="auto" w:fill="D9D9D9"/>
          </w:tcPr>
          <w:p w14:paraId="70AA5440" w14:textId="77777777" w:rsidR="0058060A" w:rsidRPr="0058060A" w:rsidRDefault="0058060A" w:rsidP="0058060A">
            <w:pPr>
              <w:pStyle w:val="TableText"/>
            </w:pPr>
            <w:r w:rsidRPr="0058060A">
              <w:t>Meeting Date</w:t>
            </w:r>
          </w:p>
        </w:tc>
        <w:tc>
          <w:tcPr>
            <w:tcW w:w="3008" w:type="dxa"/>
            <w:shd w:val="clear" w:color="auto" w:fill="D9D9D9"/>
          </w:tcPr>
          <w:p w14:paraId="516F07AC" w14:textId="77777777" w:rsidR="0058060A" w:rsidRPr="0058060A" w:rsidRDefault="0058060A" w:rsidP="0058060A">
            <w:pPr>
              <w:pStyle w:val="TableText"/>
            </w:pPr>
            <w:r w:rsidRPr="0058060A">
              <w:t>Meeting Location</w:t>
            </w:r>
          </w:p>
        </w:tc>
      </w:tr>
      <w:tr w:rsidR="00096622" w14:paraId="5365677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54476BB0" w14:textId="1E98A8F2" w:rsidR="00096622" w:rsidRPr="008150E1" w:rsidRDefault="001E0B09" w:rsidP="00207216">
                <w:pPr>
                  <w:pStyle w:val="CSFieldInfo"/>
                  <w:framePr w:wrap="auto" w:vAnchor="margin" w:hAnchor="text" w:yAlign="inline"/>
                  <w:rPr>
                    <w:rFonts w:eastAsia="SimSun" w:cs="Times New Roman"/>
                    <w:bCs w:val="0"/>
                    <w:sz w:val="22"/>
                    <w:szCs w:val="20"/>
                    <w:lang w:eastAsia="ja-JP" w:bidi="bn-BD"/>
                  </w:rPr>
                </w:pPr>
                <w:r>
                  <w:rPr>
                    <w:lang w:eastAsia="ja-JP"/>
                  </w:rPr>
                  <w:t>UPG</w:t>
                </w:r>
                <w:r w:rsidR="00FC3434">
                  <w:rPr>
                    <w:lang w:eastAsia="ja-JP"/>
                  </w:rPr>
                  <w:t>#08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3-10-26T00:00:00Z">
                <w:dateFormat w:val="dd/MM/yyyy"/>
                <w:lid w:val="en-GB"/>
                <w:storeMappedDataAs w:val="dateTime"/>
                <w:calendar w:val="gregorian"/>
              </w:date>
            </w:sdtPr>
            <w:sdtContent>
              <w:p w14:paraId="52FB193A" w14:textId="2593A5F7" w:rsidR="00096622" w:rsidRPr="008150E1" w:rsidRDefault="00FC3434" w:rsidP="008150E1">
                <w:pPr>
                  <w:pStyle w:val="CSFieldInfo"/>
                  <w:framePr w:wrap="auto" w:vAnchor="margin" w:hAnchor="text" w:yAlign="inline"/>
                  <w:rPr>
                    <w:rFonts w:eastAsia="SimSun" w:cs="Times New Roman"/>
                    <w:bCs w:val="0"/>
                    <w:sz w:val="22"/>
                    <w:szCs w:val="20"/>
                    <w:lang w:eastAsia="ja-JP" w:bidi="bn-BD"/>
                  </w:rPr>
                </w:pPr>
                <w:r>
                  <w:rPr>
                    <w:lang w:eastAsia="ja-JP"/>
                  </w:rPr>
                  <w:t>26/10/2023</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6039B31" w14:textId="3EDC0179" w:rsidR="00096622" w:rsidRDefault="00FC3434" w:rsidP="008150E1">
                <w:pPr>
                  <w:pStyle w:val="CSFieldInfo"/>
                  <w:framePr w:wrap="auto" w:vAnchor="margin" w:hAnchor="text" w:yAlign="inline"/>
                  <w:rPr>
                    <w:lang w:eastAsia="ja-JP"/>
                  </w:rPr>
                </w:pPr>
                <w:r>
                  <w:rPr>
                    <w:lang w:eastAsia="ja-JP"/>
                  </w:rPr>
                  <w:t>Doha, Qatar</w:t>
                </w:r>
              </w:p>
            </w:sdtContent>
          </w:sdt>
        </w:tc>
      </w:tr>
    </w:tbl>
    <w:p w14:paraId="743F10B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26AB9AC0"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3270A661" w14:textId="77777777" w:rsidR="0058060A" w:rsidRDefault="0058060A" w:rsidP="0058060A">
            <w:pPr>
              <w:pStyle w:val="TableHeader"/>
            </w:pPr>
            <w:r>
              <w:t>Document Details</w:t>
            </w:r>
          </w:p>
        </w:tc>
      </w:tr>
      <w:tr w:rsidR="0058060A" w14:paraId="1C04381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05C847B" w14:textId="77777777" w:rsidR="0058060A" w:rsidRDefault="0058060A" w:rsidP="001202FC">
            <w:pPr>
              <w:pStyle w:val="TableText"/>
            </w:pPr>
            <w:r>
              <w:t>Document Number:</w:t>
            </w:r>
          </w:p>
        </w:tc>
        <w:tc>
          <w:tcPr>
            <w:tcW w:w="3228" w:type="dxa"/>
            <w:shd w:val="clear" w:color="auto" w:fill="D9D9D9"/>
          </w:tcPr>
          <w:p w14:paraId="18531629" w14:textId="77777777" w:rsidR="0058060A" w:rsidRDefault="0058060A" w:rsidP="001202FC">
            <w:pPr>
              <w:pStyle w:val="TableText"/>
            </w:pPr>
            <w:r>
              <w:t>Creation Date:</w:t>
            </w:r>
          </w:p>
        </w:tc>
        <w:tc>
          <w:tcPr>
            <w:tcW w:w="3008" w:type="dxa"/>
            <w:shd w:val="clear" w:color="auto" w:fill="D9D9D9"/>
          </w:tcPr>
          <w:p w14:paraId="4685F491" w14:textId="77777777" w:rsidR="0058060A" w:rsidRDefault="0058060A" w:rsidP="001202FC">
            <w:pPr>
              <w:pStyle w:val="TableText"/>
            </w:pPr>
            <w:r>
              <w:t>Document Author:</w:t>
            </w:r>
          </w:p>
        </w:tc>
      </w:tr>
      <w:tr w:rsidR="0058060A" w:rsidRPr="00AB4156" w14:paraId="3D3E8240"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Content>
            <w:tc>
              <w:tcPr>
                <w:tcW w:w="3480" w:type="dxa"/>
              </w:tcPr>
              <w:p w14:paraId="68E7B266" w14:textId="694A7040" w:rsidR="0058060A" w:rsidRPr="00C201D7" w:rsidRDefault="00572AEF" w:rsidP="00207216">
                <w:pPr>
                  <w:pStyle w:val="TableText"/>
                  <w:rPr>
                    <w:rFonts w:eastAsia="MS Mincho"/>
                    <w:lang w:eastAsia="ja-JP"/>
                  </w:rPr>
                </w:pPr>
                <w:r>
                  <w:rPr>
                    <w:rFonts w:eastAsia="MS Mincho"/>
                    <w:lang w:eastAsia="ja-JP"/>
                  </w:rPr>
                  <w:t xml:space="preserve">UPG#08 Doc </w:t>
                </w:r>
                <w:r w:rsidR="003D39DB">
                  <w:rPr>
                    <w:rFonts w:eastAsia="MS Mincho"/>
                    <w:lang w:eastAsia="ja-JP"/>
                  </w:rPr>
                  <w:t>126</w:t>
                </w:r>
              </w:p>
            </w:tc>
          </w:sdtContent>
        </w:sdt>
        <w:tc>
          <w:tcPr>
            <w:tcW w:w="3228" w:type="dxa"/>
          </w:tcPr>
          <w:p w14:paraId="1BB3E52C" w14:textId="33DFD49E" w:rsidR="0058060A" w:rsidRDefault="00000000"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10-26T00:00:00Z">
                  <w:dateFormat w:val="yyyy-MM-dd"/>
                  <w:lid w:val="sv-SE"/>
                  <w:storeMappedDataAs w:val="dateTime"/>
                  <w:calendar w:val="gregorian"/>
                </w:date>
              </w:sdtPr>
              <w:sdtContent>
                <w:r w:rsidR="00572AEF">
                  <w:rPr>
                    <w:lang w:val="sv-SE" w:eastAsia="ja-JP"/>
                  </w:rPr>
                  <w:t>2023-10-26</w:t>
                </w:r>
              </w:sdtContent>
            </w:sdt>
          </w:p>
        </w:tc>
        <w:tc>
          <w:tcPr>
            <w:tcW w:w="3008" w:type="dxa"/>
          </w:tcPr>
          <w:p w14:paraId="5F6B94F6" w14:textId="57DA4AA5" w:rsidR="0058060A" w:rsidRPr="00AB4156" w:rsidRDefault="00572AEF" w:rsidP="00D20D7D">
            <w:pPr>
              <w:pStyle w:val="TableText"/>
              <w:rPr>
                <w:rFonts w:eastAsia="MS Mincho"/>
                <w:lang w:val="fr-FR" w:eastAsia="ja-JP"/>
              </w:rPr>
            </w:pPr>
            <w:r w:rsidRPr="00AB4156">
              <w:rPr>
                <w:rFonts w:eastAsia="MS Mincho"/>
                <w:lang w:val="fr-FR" w:eastAsia="ja-JP"/>
              </w:rPr>
              <w:t>Boris Antsev (T-Mobile USA)</w:t>
            </w:r>
          </w:p>
        </w:tc>
      </w:tr>
      <w:tr w:rsidR="0058060A" w14:paraId="2C184CA8"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217A5C5" w14:textId="77777777" w:rsidR="0058060A" w:rsidRDefault="0058060A" w:rsidP="001202FC">
            <w:pPr>
              <w:pStyle w:val="TableText"/>
            </w:pPr>
            <w:r>
              <w:t>Originating GSMA Source:</w:t>
            </w:r>
          </w:p>
        </w:tc>
        <w:tc>
          <w:tcPr>
            <w:tcW w:w="3228" w:type="dxa"/>
            <w:shd w:val="clear" w:color="auto" w:fill="D9D9D9"/>
          </w:tcPr>
          <w:p w14:paraId="003F4C37" w14:textId="77777777" w:rsidR="0058060A" w:rsidRDefault="0058060A" w:rsidP="001202FC">
            <w:pPr>
              <w:pStyle w:val="TableText"/>
            </w:pPr>
            <w:r>
              <w:t>Deadline for response:</w:t>
            </w:r>
          </w:p>
        </w:tc>
        <w:tc>
          <w:tcPr>
            <w:tcW w:w="3008" w:type="dxa"/>
            <w:shd w:val="clear" w:color="auto" w:fill="D9D9D9"/>
          </w:tcPr>
          <w:p w14:paraId="175B7EB3" w14:textId="77777777" w:rsidR="0058060A" w:rsidRDefault="0058060A" w:rsidP="001202FC">
            <w:pPr>
              <w:pStyle w:val="TableText"/>
            </w:pPr>
            <w:r>
              <w:t>Liaison Statement Contact</w:t>
            </w:r>
          </w:p>
        </w:tc>
      </w:tr>
      <w:tr w:rsidR="0058060A" w14:paraId="50CF071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B4190A5" w14:textId="51AED86B" w:rsidR="0058060A" w:rsidRPr="00C962DC" w:rsidRDefault="005852E2" w:rsidP="00D20D7D">
            <w:pPr>
              <w:pStyle w:val="TableText"/>
              <w:rPr>
                <w:rFonts w:eastAsia="MS Mincho"/>
                <w:iCs/>
                <w:lang w:eastAsia="ja-JP"/>
              </w:rPr>
            </w:pPr>
            <w:r w:rsidRPr="00C962DC">
              <w:rPr>
                <w:rFonts w:eastAsia="MS Mincho"/>
                <w:iCs/>
                <w:lang w:eastAsia="ja-JP"/>
              </w:rPr>
              <w:t>NG/</w:t>
            </w:r>
            <w:r w:rsidR="00572AEF">
              <w:rPr>
                <w:rFonts w:eastAsia="MS Mincho"/>
                <w:iCs/>
                <w:lang w:eastAsia="ja-JP"/>
              </w:rPr>
              <w:t>UPG</w:t>
            </w:r>
          </w:p>
        </w:tc>
        <w:tc>
          <w:tcPr>
            <w:tcW w:w="3228" w:type="dxa"/>
          </w:tcPr>
          <w:p w14:paraId="5D56DE29"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6895AB06" w14:textId="77777777" w:rsidR="0058060A" w:rsidRPr="0062734F" w:rsidRDefault="00207216" w:rsidP="001202FC">
            <w:pPr>
              <w:pStyle w:val="TableText"/>
              <w:rPr>
                <w:rFonts w:eastAsia="MS Mincho"/>
                <w:i/>
                <w:lang w:eastAsia="ja-JP"/>
              </w:rPr>
            </w:pPr>
            <w:r>
              <w:rPr>
                <w:rFonts w:eastAsia="MS Mincho"/>
                <w:i/>
                <w:lang w:eastAsia="ja-JP"/>
              </w:rPr>
              <w:t>GSMALiaisons@gsma.com</w:t>
            </w:r>
          </w:p>
        </w:tc>
      </w:tr>
      <w:tr w:rsidR="0058060A" w14:paraId="7A0E1B2D"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1506F4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75CAA44D" w14:textId="5C1E2483"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0A357B45"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57ABC2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0C6CB86" w14:textId="77777777" w:rsidR="0058060A" w:rsidRDefault="0058060A" w:rsidP="0058060A">
            <w:pPr>
              <w:pStyle w:val="TableHeader"/>
            </w:pPr>
            <w:r>
              <w:t>Action Required by Recipient</w:t>
            </w:r>
          </w:p>
        </w:tc>
      </w:tr>
      <w:tr w:rsidR="0058060A" w14:paraId="2CE29EB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0901FC4"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41FA3FA" w14:textId="77777777" w:rsidR="0058060A" w:rsidRPr="00C201D7" w:rsidRDefault="00BD0E6C" w:rsidP="0058060A">
            <w:pPr>
              <w:pStyle w:val="TableText"/>
              <w:rPr>
                <w:rFonts w:eastAsia="MS Mincho"/>
                <w:lang w:eastAsia="ja-JP"/>
              </w:rPr>
            </w:pPr>
            <w:r>
              <w:rPr>
                <w:rFonts w:eastAsia="MS Mincho"/>
                <w:lang w:eastAsia="ja-JP"/>
              </w:rPr>
              <w:t>None</w:t>
            </w:r>
          </w:p>
        </w:tc>
      </w:tr>
      <w:tr w:rsidR="0058060A" w14:paraId="64B168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0CF0883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02A73BE5" w14:textId="04500644"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BD0E6C">
              <w:rPr>
                <w:rFonts w:eastAsia="MS Mincho"/>
                <w:lang w:eastAsia="ja-JP"/>
              </w:rPr>
              <w:t>SA</w:t>
            </w:r>
            <w:r w:rsidR="00363EBE">
              <w:rPr>
                <w:rFonts w:eastAsia="MS Mincho"/>
                <w:lang w:eastAsia="ja-JP"/>
              </w:rPr>
              <w:t>2</w:t>
            </w:r>
            <w:r w:rsidR="008B2F88">
              <w:rPr>
                <w:rFonts w:eastAsia="MS Mincho"/>
                <w:lang w:eastAsia="ja-JP"/>
              </w:rPr>
              <w:t>, CT1</w:t>
            </w:r>
          </w:p>
        </w:tc>
      </w:tr>
    </w:tbl>
    <w:p w14:paraId="04FD2C54" w14:textId="77777777" w:rsidR="00FC0FBE" w:rsidRDefault="00FC0FBE" w:rsidP="0058060A">
      <w:pPr>
        <w:pStyle w:val="NormalParagraph"/>
        <w:rPr>
          <w:lang w:val="en-IE"/>
        </w:rPr>
      </w:pPr>
    </w:p>
    <w:p w14:paraId="7F9A3EA5" w14:textId="77777777" w:rsidR="0057552D" w:rsidRDefault="0057552D" w:rsidP="009E4C85">
      <w:pPr>
        <w:pStyle w:val="Heading1"/>
      </w:pPr>
      <w:r>
        <w:t>Background</w:t>
      </w:r>
    </w:p>
    <w:p w14:paraId="78C570DF" w14:textId="7967B8F9" w:rsidR="00D036AE" w:rsidRDefault="004F27EA" w:rsidP="00847B8E">
      <w:r>
        <w:t xml:space="preserve">GSMA NG </w:t>
      </w:r>
      <w:r w:rsidR="00667506">
        <w:t>UPG#08</w:t>
      </w:r>
      <w:r w:rsidR="00E93016">
        <w:t xml:space="preserve"> </w:t>
      </w:r>
      <w:r w:rsidR="00BD0E6C">
        <w:t xml:space="preserve">has </w:t>
      </w:r>
      <w:r w:rsidR="00B678FA">
        <w:t xml:space="preserve">identified </w:t>
      </w:r>
      <w:r w:rsidR="002A4471">
        <w:t>the</w:t>
      </w:r>
      <w:r w:rsidR="001F43C6">
        <w:t xml:space="preserve"> use case when </w:t>
      </w:r>
      <w:r w:rsidR="00CD0986">
        <w:t>network-initiated</w:t>
      </w:r>
      <w:r w:rsidR="001F43C6">
        <w:t xml:space="preserve"> IMS Data Channel</w:t>
      </w:r>
      <w:r w:rsidR="00E134EB">
        <w:t xml:space="preserve"> </w:t>
      </w:r>
      <w:r w:rsidR="002218B1">
        <w:t>mid-call setup is required.</w:t>
      </w:r>
      <w:r w:rsidR="00B678FA">
        <w:t xml:space="preserve">    </w:t>
      </w:r>
    </w:p>
    <w:p w14:paraId="0198B50E" w14:textId="65EE47AE" w:rsidR="004515D9" w:rsidRDefault="00AB4156" w:rsidP="00847B8E">
      <w:r>
        <w:t xml:space="preserve">In some cases, e.g </w:t>
      </w:r>
      <w:r w:rsidR="004515D9">
        <w:t>customer</w:t>
      </w:r>
      <w:r w:rsidR="00356E58">
        <w:t xml:space="preserve"> cal</w:t>
      </w:r>
      <w:r>
        <w:t>s</w:t>
      </w:r>
      <w:r w:rsidR="00356E58">
        <w:t xml:space="preserve">to </w:t>
      </w:r>
      <w:r w:rsidR="004369BE">
        <w:t xml:space="preserve">retailer’s Sales Support or to </w:t>
      </w:r>
      <w:r w:rsidR="0080463F">
        <w:t xml:space="preserve">the </w:t>
      </w:r>
      <w:r w:rsidR="004369BE">
        <w:t>Customer Care</w:t>
      </w:r>
      <w:r w:rsidR="005846F2">
        <w:t xml:space="preserve"> number and service representative or </w:t>
      </w:r>
      <w:r w:rsidR="00226659">
        <w:t>automatic</w:t>
      </w:r>
      <w:r w:rsidR="0080463F">
        <w:t xml:space="preserve"> </w:t>
      </w:r>
      <w:r w:rsidR="005846F2">
        <w:t>IVR</w:t>
      </w:r>
      <w:r w:rsidR="00F40FD4">
        <w:t xml:space="preserve"> wants to initiate interactive menu during the call. In this scenario UE is not pre</w:t>
      </w:r>
      <w:r w:rsidR="00D83BAF">
        <w:t>-</w:t>
      </w:r>
      <w:r w:rsidR="00F40FD4">
        <w:t>provisioned to initiate</w:t>
      </w:r>
      <w:r w:rsidR="00E832F8">
        <w:t xml:space="preserve"> IMS Data Channel and </w:t>
      </w:r>
      <w:r w:rsidR="00D00111">
        <w:t>network-initiated</w:t>
      </w:r>
      <w:r w:rsidR="000302E8">
        <w:t xml:space="preserve"> capability is necessary</w:t>
      </w:r>
      <w:r>
        <w:t xml:space="preserve"> for supporting UEs.</w:t>
      </w:r>
      <w:r w:rsidR="000302E8">
        <w:t>.</w:t>
      </w:r>
    </w:p>
    <w:p w14:paraId="1490B63B" w14:textId="18E2E816" w:rsidR="000302E8" w:rsidRDefault="000302E8" w:rsidP="00847B8E">
      <w:r>
        <w:t>In the current</w:t>
      </w:r>
      <w:r w:rsidR="00D00111">
        <w:t xml:space="preserve"> 23.228</w:t>
      </w:r>
      <w:r w:rsidR="00643775">
        <w:t xml:space="preserve"> clause AC.7.1</w:t>
      </w:r>
      <w:r w:rsidR="00D00111">
        <w:t xml:space="preserve"> </w:t>
      </w:r>
      <w:r w:rsidR="00BE3D88">
        <w:t>describing</w:t>
      </w:r>
      <w:r w:rsidR="006724F8">
        <w:t xml:space="preserve"> </w:t>
      </w:r>
      <w:r w:rsidR="00226659">
        <w:t>bootstrapping</w:t>
      </w:r>
      <w:r w:rsidR="00D00111">
        <w:t xml:space="preserve"> procedure Re-INVITE</w:t>
      </w:r>
      <w:r w:rsidR="00B11069">
        <w:t xml:space="preserve"> is </w:t>
      </w:r>
      <w:r w:rsidR="006724F8">
        <w:t xml:space="preserve">already </w:t>
      </w:r>
      <w:r w:rsidR="00B11069">
        <w:t>allowed</w:t>
      </w:r>
      <w:r w:rsidR="006724F8">
        <w:t xml:space="preserve"> for mid-call IMS Data Channel addition</w:t>
      </w:r>
      <w:r w:rsidR="005C3EDB">
        <w:t xml:space="preserve"> but </w:t>
      </w:r>
      <w:r w:rsidR="00543A6C">
        <w:t>network-initiated Re-INVITE may need additional clarifications.</w:t>
      </w:r>
    </w:p>
    <w:p w14:paraId="1B4672E1" w14:textId="13C52BAE" w:rsidR="00D036AE" w:rsidRPr="00D036AE" w:rsidRDefault="00D036AE" w:rsidP="00D036AE">
      <w:pPr>
        <w:rPr>
          <w:rFonts w:eastAsiaTheme="minorHAnsi" w:cs="Arial"/>
          <w:lang w:eastAsia="en-US" w:bidi="ar-SA"/>
        </w:rPr>
      </w:pPr>
      <w:r>
        <w:t>GSMA expect</w:t>
      </w:r>
      <w:r w:rsidR="00F55C82">
        <w:t>s</w:t>
      </w:r>
      <w:r>
        <w:t xml:space="preserve"> this</w:t>
      </w:r>
      <w:r w:rsidR="00065D17">
        <w:t xml:space="preserve"> </w:t>
      </w:r>
      <w:r w:rsidR="000227C2">
        <w:t xml:space="preserve">use case </w:t>
      </w:r>
      <w:r>
        <w:t xml:space="preserve">to be </w:t>
      </w:r>
      <w:r w:rsidR="00B8129B">
        <w:t xml:space="preserve">frequently </w:t>
      </w:r>
      <w:r>
        <w:t>used</w:t>
      </w:r>
      <w:r w:rsidR="00F55C82">
        <w:t xml:space="preserve"> </w:t>
      </w:r>
      <w:r w:rsidR="00B822E0">
        <w:t>in B2C scenarios</w:t>
      </w:r>
      <w:r>
        <w:t xml:space="preserve"> </w:t>
      </w:r>
      <w:r w:rsidR="000227C2">
        <w:t xml:space="preserve">and the </w:t>
      </w:r>
      <w:r w:rsidR="001F2105">
        <w:t>support of this</w:t>
      </w:r>
      <w:r w:rsidR="000227C2">
        <w:t xml:space="preserve"> capability</w:t>
      </w:r>
      <w:r w:rsidR="001F2105">
        <w:t xml:space="preserve"> could be crucial </w:t>
      </w:r>
      <w:r w:rsidR="007059F9">
        <w:t>for initial IMS Data Channel deployment decisions.</w:t>
      </w:r>
    </w:p>
    <w:p w14:paraId="391CC92D" w14:textId="78B1E71E" w:rsidR="00D036AE" w:rsidRDefault="00D036AE" w:rsidP="00847B8E">
      <w:r>
        <w:t xml:space="preserve"> </w:t>
      </w:r>
    </w:p>
    <w:p w14:paraId="6A470B1B" w14:textId="4173B313" w:rsidR="00496853" w:rsidRDefault="00496853" w:rsidP="001E667C">
      <w:pPr>
        <w:pStyle w:val="Heading1"/>
      </w:pPr>
      <w:bookmarkStart w:id="0" w:name="_Hlk68772839"/>
      <w:bookmarkStart w:id="1" w:name="_Hlk68772826"/>
      <w:r>
        <w:rPr>
          <w:rFonts w:hint="eastAsia"/>
        </w:rPr>
        <w:lastRenderedPageBreak/>
        <w:t>A</w:t>
      </w:r>
      <w:r>
        <w:t xml:space="preserve">ctions to 3GPP </w:t>
      </w:r>
      <w:r w:rsidR="00BD0E6C">
        <w:t>SA</w:t>
      </w:r>
      <w:r w:rsidR="008B2F88">
        <w:t>2</w:t>
      </w:r>
      <w:r w:rsidR="004013C1">
        <w:t>, CT1</w:t>
      </w:r>
    </w:p>
    <w:p w14:paraId="4282076A" w14:textId="73305A40" w:rsidR="00CB3079" w:rsidRDefault="00496853" w:rsidP="00AE5211">
      <w:r>
        <w:t xml:space="preserve">GSMA NG </w:t>
      </w:r>
      <w:r w:rsidR="008B2F88">
        <w:t xml:space="preserve">UPG </w:t>
      </w:r>
      <w:r w:rsidR="00A835FD">
        <w:t xml:space="preserve">respectfully </w:t>
      </w:r>
      <w:r>
        <w:t xml:space="preserve">requests 3GPP </w:t>
      </w:r>
      <w:r w:rsidR="0022265D">
        <w:t>SA</w:t>
      </w:r>
      <w:r w:rsidR="008B2F88">
        <w:t>2 and CT1</w:t>
      </w:r>
      <w:r>
        <w:t xml:space="preserve"> to </w:t>
      </w:r>
      <w:r w:rsidR="0022265D">
        <w:t xml:space="preserve">take </w:t>
      </w:r>
      <w:r>
        <w:t>the above</w:t>
      </w:r>
      <w:r w:rsidR="00B044AA">
        <w:t xml:space="preserve"> </w:t>
      </w:r>
      <w:r w:rsidR="007245CA">
        <w:t xml:space="preserve">information </w:t>
      </w:r>
      <w:r w:rsidR="00B044AA">
        <w:t xml:space="preserve">into </w:t>
      </w:r>
      <w:r w:rsidR="00D036AE">
        <w:t>account</w:t>
      </w:r>
      <w:r w:rsidR="00BC4D9F">
        <w:t xml:space="preserve"> in Release 18 </w:t>
      </w:r>
      <w:r w:rsidR="000552CA">
        <w:t xml:space="preserve">NG_RTC </w:t>
      </w:r>
      <w:r w:rsidR="00BC4D9F">
        <w:t>work</w:t>
      </w:r>
      <w:r w:rsidR="000552CA">
        <w:t xml:space="preserve"> on IMS Data Channel</w:t>
      </w:r>
      <w:r w:rsidR="00175CEE">
        <w:t>.</w:t>
      </w:r>
      <w:r w:rsidR="003932BA">
        <w:t xml:space="preserve"> </w:t>
      </w:r>
      <w:bookmarkEnd w:id="0"/>
      <w:bookmarkEnd w:id="1"/>
    </w:p>
    <w:p w14:paraId="116349F9" w14:textId="77777777" w:rsidR="00225D84" w:rsidRDefault="00225D84" w:rsidP="00A3379B">
      <w:pPr>
        <w:rPr>
          <w:rFonts w:eastAsiaTheme="minorEastAsia"/>
          <w:b/>
          <w:bCs/>
          <w:lang w:val="en-US" w:eastAsia="ja-JP"/>
        </w:rPr>
      </w:pPr>
    </w:p>
    <w:p w14:paraId="29198E7B" w14:textId="6EBCF4E3"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620BA8F7" w14:textId="77777777" w:rsidR="00D036AE" w:rsidRDefault="00D036AE" w:rsidP="00A3379B">
      <w:pPr>
        <w:rPr>
          <w:rFonts w:eastAsiaTheme="minorEastAsia"/>
          <w:lang w:val="en-US" w:eastAsia="ja-JP"/>
        </w:rPr>
      </w:pPr>
    </w:p>
    <w:p w14:paraId="547BC0ED" w14:textId="795665BF" w:rsidR="002305C7" w:rsidRDefault="00E93016" w:rsidP="00D036AE">
      <w:pPr>
        <w:shd w:val="clear" w:color="auto" w:fill="FFFFFF"/>
        <w:spacing w:before="0"/>
        <w:jc w:val="left"/>
      </w:pPr>
      <w:r>
        <w:t>NG/</w:t>
      </w:r>
      <w:r w:rsidR="008B2F88">
        <w:t>UPG</w:t>
      </w:r>
      <w:r>
        <w:t>#</w:t>
      </w:r>
      <w:r w:rsidR="008B2F88">
        <w:t>09</w:t>
      </w:r>
      <w:r>
        <w:t>: January 2024</w:t>
      </w:r>
    </w:p>
    <w:p w14:paraId="431F9D49" w14:textId="0FE37B5D" w:rsidR="00E93016" w:rsidRPr="009E4C85" w:rsidRDefault="00E93016" w:rsidP="00E93016">
      <w:pPr>
        <w:shd w:val="clear" w:color="auto" w:fill="FFFFFF"/>
        <w:spacing w:before="0"/>
        <w:jc w:val="left"/>
        <w:rPr>
          <w:rFonts w:eastAsiaTheme="minorEastAsia"/>
          <w:lang w:val="en-US" w:eastAsia="ja-JP"/>
        </w:rPr>
      </w:pPr>
      <w:r>
        <w:t>NG/</w:t>
      </w:r>
      <w:r w:rsidR="008B2F88">
        <w:t>UPG</w:t>
      </w:r>
      <w:r>
        <w:t>#</w:t>
      </w:r>
      <w:r w:rsidR="008B2F88">
        <w:t>10</w:t>
      </w:r>
      <w:r>
        <w:t>: April 2024</w:t>
      </w:r>
    </w:p>
    <w:p w14:paraId="7201599D" w14:textId="77777777" w:rsidR="00E93016" w:rsidRPr="009E4C85" w:rsidRDefault="00E93016" w:rsidP="00D036AE">
      <w:pPr>
        <w:shd w:val="clear" w:color="auto" w:fill="FFFFFF"/>
        <w:spacing w:before="0"/>
        <w:jc w:val="left"/>
        <w:rPr>
          <w:rFonts w:eastAsiaTheme="minorEastAsia"/>
          <w:lang w:val="en-US" w:eastAsia="ja-JP"/>
        </w:rPr>
      </w:pPr>
    </w:p>
    <w:sectPr w:rsidR="00E93016"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EA468" w14:textId="77777777" w:rsidR="005D42EE" w:rsidRDefault="005D42EE">
      <w:r>
        <w:separator/>
      </w:r>
    </w:p>
    <w:p w14:paraId="6095DBD5" w14:textId="77777777" w:rsidR="005D42EE" w:rsidRDefault="005D42EE"/>
    <w:p w14:paraId="701F611A" w14:textId="77777777" w:rsidR="005D42EE" w:rsidRDefault="005D42EE"/>
    <w:p w14:paraId="7EDD23C5" w14:textId="77777777" w:rsidR="005D42EE" w:rsidRDefault="005D42EE"/>
    <w:p w14:paraId="04B22A31" w14:textId="77777777" w:rsidR="005D42EE" w:rsidRDefault="005D42EE"/>
    <w:p w14:paraId="42094363" w14:textId="77777777" w:rsidR="005D42EE" w:rsidRDefault="005D42EE"/>
    <w:p w14:paraId="786AFF88" w14:textId="77777777" w:rsidR="005D42EE" w:rsidRDefault="005D42EE"/>
    <w:p w14:paraId="3BDA0B0E" w14:textId="77777777" w:rsidR="005D42EE" w:rsidRDefault="005D42EE"/>
    <w:p w14:paraId="36E6DB4C" w14:textId="77777777" w:rsidR="005D42EE" w:rsidRDefault="005D42EE"/>
  </w:endnote>
  <w:endnote w:type="continuationSeparator" w:id="0">
    <w:p w14:paraId="7B868DF9" w14:textId="77777777" w:rsidR="005D42EE" w:rsidRDefault="005D42EE">
      <w:r>
        <w:continuationSeparator/>
      </w:r>
    </w:p>
    <w:p w14:paraId="74017FFE" w14:textId="77777777" w:rsidR="005D42EE" w:rsidRDefault="005D42EE"/>
    <w:p w14:paraId="78981AE5" w14:textId="77777777" w:rsidR="005D42EE" w:rsidRDefault="005D42EE"/>
    <w:p w14:paraId="7E4CCB7C" w14:textId="77777777" w:rsidR="005D42EE" w:rsidRDefault="005D42EE"/>
    <w:p w14:paraId="63273D78" w14:textId="77777777" w:rsidR="005D42EE" w:rsidRDefault="005D42EE"/>
    <w:p w14:paraId="736E144F" w14:textId="77777777" w:rsidR="005D42EE" w:rsidRDefault="005D42EE"/>
    <w:p w14:paraId="610E143B" w14:textId="77777777" w:rsidR="005D42EE" w:rsidRDefault="005D42EE"/>
    <w:p w14:paraId="742B0D3F" w14:textId="77777777" w:rsidR="005D42EE" w:rsidRDefault="005D42EE"/>
    <w:p w14:paraId="32A826B8" w14:textId="77777777" w:rsidR="005D42EE" w:rsidRDefault="005D42EE"/>
  </w:endnote>
  <w:endnote w:type="continuationNotice" w:id="1">
    <w:p w14:paraId="3ABEB698" w14:textId="77777777" w:rsidR="005D42EE" w:rsidRDefault="005D42E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76C4D" w14:textId="0C53058C"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72299D0" w14:textId="77777777" w:rsidR="00C66843" w:rsidRDefault="00C66843" w:rsidP="00DB7D27">
    <w:pPr>
      <w:ind w:left="-851"/>
      <w:rPr>
        <w:i/>
        <w:sz w:val="20"/>
      </w:rPr>
    </w:pPr>
  </w:p>
  <w:p w14:paraId="0573CA96"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E84E6" w14:textId="77777777" w:rsidR="005D42EE" w:rsidRDefault="005D42EE">
      <w:r>
        <w:separator/>
      </w:r>
    </w:p>
    <w:p w14:paraId="4CBD617E" w14:textId="77777777" w:rsidR="005D42EE" w:rsidRDefault="005D42EE"/>
    <w:p w14:paraId="1851F505" w14:textId="77777777" w:rsidR="005D42EE" w:rsidRDefault="005D42EE"/>
    <w:p w14:paraId="1B3176EB" w14:textId="77777777" w:rsidR="005D42EE" w:rsidRDefault="005D42EE"/>
    <w:p w14:paraId="53ABCE64" w14:textId="77777777" w:rsidR="005D42EE" w:rsidRDefault="005D42EE"/>
    <w:p w14:paraId="0119B4F0" w14:textId="77777777" w:rsidR="005D42EE" w:rsidRDefault="005D42EE"/>
    <w:p w14:paraId="523F1029" w14:textId="77777777" w:rsidR="005D42EE" w:rsidRDefault="005D42EE"/>
    <w:p w14:paraId="585BDED8" w14:textId="77777777" w:rsidR="005D42EE" w:rsidRDefault="005D42EE"/>
    <w:p w14:paraId="5780E3A0" w14:textId="77777777" w:rsidR="005D42EE" w:rsidRDefault="005D42EE"/>
  </w:footnote>
  <w:footnote w:type="continuationSeparator" w:id="0">
    <w:p w14:paraId="2B9BCA24" w14:textId="77777777" w:rsidR="005D42EE" w:rsidRDefault="005D42EE">
      <w:r>
        <w:continuationSeparator/>
      </w:r>
    </w:p>
    <w:p w14:paraId="12A6898B" w14:textId="77777777" w:rsidR="005D42EE" w:rsidRDefault="005D42EE"/>
    <w:p w14:paraId="19F75165" w14:textId="77777777" w:rsidR="005D42EE" w:rsidRDefault="005D42EE"/>
    <w:p w14:paraId="3FFA5680" w14:textId="77777777" w:rsidR="005D42EE" w:rsidRDefault="005D42EE"/>
    <w:p w14:paraId="01D538EE" w14:textId="77777777" w:rsidR="005D42EE" w:rsidRDefault="005D42EE"/>
    <w:p w14:paraId="6BF5C06D" w14:textId="77777777" w:rsidR="005D42EE" w:rsidRDefault="005D42EE"/>
    <w:p w14:paraId="4DE3F7C1" w14:textId="77777777" w:rsidR="005D42EE" w:rsidRDefault="005D42EE"/>
    <w:p w14:paraId="3DA49615" w14:textId="77777777" w:rsidR="005D42EE" w:rsidRDefault="005D42EE"/>
    <w:p w14:paraId="6E1E7DD7" w14:textId="77777777" w:rsidR="005D42EE" w:rsidRDefault="005D42EE"/>
  </w:footnote>
  <w:footnote w:type="continuationNotice" w:id="1">
    <w:p w14:paraId="6A4EB99E" w14:textId="77777777" w:rsidR="005D42EE" w:rsidRDefault="005D42E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669C7" w14:textId="77777777" w:rsidR="00C66843" w:rsidRDefault="00C66843">
    <w:pPr>
      <w:pStyle w:val="Header"/>
    </w:pPr>
  </w:p>
  <w:p w14:paraId="4584D3A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AEADA" w14:textId="77777777" w:rsidR="00C66843" w:rsidRPr="00F04B04" w:rsidRDefault="00C66843" w:rsidP="0060180A">
    <w:pPr>
      <w:pStyle w:val="Header"/>
    </w:pPr>
  </w:p>
  <w:p w14:paraId="5C508828"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2335"/>
    <w:multiLevelType w:val="hybridMultilevel"/>
    <w:tmpl w:val="EBBAF42C"/>
    <w:lvl w:ilvl="0" w:tplc="DF5A0116">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7A4731A"/>
    <w:multiLevelType w:val="hybridMultilevel"/>
    <w:tmpl w:val="68C4C6CC"/>
    <w:lvl w:ilvl="0" w:tplc="A1FA683E">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83123E7"/>
    <w:multiLevelType w:val="multilevel"/>
    <w:tmpl w:val="7B2CD562"/>
    <w:numStyleLink w:val="ListNumbers"/>
  </w:abstractNum>
  <w:abstractNum w:abstractNumId="12"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4"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E859AB"/>
    <w:multiLevelType w:val="hybridMultilevel"/>
    <w:tmpl w:val="8C6C90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CA95A9A"/>
    <w:multiLevelType w:val="hybridMultilevel"/>
    <w:tmpl w:val="0F1E60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65250F55"/>
    <w:multiLevelType w:val="hybridMultilevel"/>
    <w:tmpl w:val="B55AC472"/>
    <w:lvl w:ilvl="0" w:tplc="20000001">
      <w:start w:val="1"/>
      <w:numFmt w:val="bullet"/>
      <w:lvlText w:val=""/>
      <w:lvlJc w:val="left"/>
      <w:pPr>
        <w:ind w:left="780" w:hanging="360"/>
      </w:pPr>
      <w:rPr>
        <w:rFonts w:ascii="Symbol" w:hAnsi="Symbol"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2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31" w15:restartNumberingAfterBreak="0">
    <w:nsid w:val="73183879"/>
    <w:multiLevelType w:val="hybridMultilevel"/>
    <w:tmpl w:val="565A37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B91A94"/>
    <w:multiLevelType w:val="hybridMultilevel"/>
    <w:tmpl w:val="C2D27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D3241CE"/>
    <w:multiLevelType w:val="hybridMultilevel"/>
    <w:tmpl w:val="9F2A9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E015120"/>
    <w:multiLevelType w:val="hybridMultilevel"/>
    <w:tmpl w:val="0464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787E7C"/>
    <w:multiLevelType w:val="hybridMultilevel"/>
    <w:tmpl w:val="3F64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010710">
    <w:abstractNumId w:val="30"/>
  </w:num>
  <w:num w:numId="2" w16cid:durableId="250093435">
    <w:abstractNumId w:val="14"/>
  </w:num>
  <w:num w:numId="3" w16cid:durableId="68579342">
    <w:abstractNumId w:val="13"/>
  </w:num>
  <w:num w:numId="4" w16cid:durableId="585503128">
    <w:abstractNumId w:val="5"/>
  </w:num>
  <w:num w:numId="5" w16cid:durableId="1682849299">
    <w:abstractNumId w:val="1"/>
  </w:num>
  <w:num w:numId="6" w16cid:durableId="507135232">
    <w:abstractNumId w:val="2"/>
  </w:num>
  <w:num w:numId="7" w16cid:durableId="1472626656">
    <w:abstractNumId w:val="25"/>
  </w:num>
  <w:num w:numId="8" w16cid:durableId="1254166516">
    <w:abstractNumId w:val="27"/>
  </w:num>
  <w:num w:numId="9" w16cid:durableId="811865773">
    <w:abstractNumId w:val="15"/>
  </w:num>
  <w:num w:numId="10" w16cid:durableId="943994024">
    <w:abstractNumId w:val="3"/>
  </w:num>
  <w:num w:numId="11" w16cid:durableId="181405061">
    <w:abstractNumId w:val="0"/>
  </w:num>
  <w:num w:numId="12" w16cid:durableId="1310749360">
    <w:abstractNumId w:val="29"/>
  </w:num>
  <w:num w:numId="13" w16cid:durableId="23210180">
    <w:abstractNumId w:val="8"/>
  </w:num>
  <w:num w:numId="14" w16cid:durableId="780034976">
    <w:abstractNumId w:val="23"/>
  </w:num>
  <w:num w:numId="15" w16cid:durableId="34083920">
    <w:abstractNumId w:val="9"/>
  </w:num>
  <w:num w:numId="16" w16cid:durableId="1947733044">
    <w:abstractNumId w:val="20"/>
  </w:num>
  <w:num w:numId="17" w16cid:durableId="61104153">
    <w:abstractNumId w:val="24"/>
  </w:num>
  <w:num w:numId="18" w16cid:durableId="519903427">
    <w:abstractNumId w:val="18"/>
  </w:num>
  <w:num w:numId="19" w16cid:durableId="1774785085">
    <w:abstractNumId w:val="11"/>
  </w:num>
  <w:num w:numId="20" w16cid:durableId="1128284994">
    <w:abstractNumId w:val="32"/>
  </w:num>
  <w:num w:numId="21" w16cid:durableId="639189892">
    <w:abstractNumId w:val="21"/>
  </w:num>
  <w:num w:numId="22" w16cid:durableId="524902550">
    <w:abstractNumId w:val="16"/>
  </w:num>
  <w:num w:numId="23" w16cid:durableId="1757897497">
    <w:abstractNumId w:val="12"/>
  </w:num>
  <w:num w:numId="24" w16cid:durableId="1656177423">
    <w:abstractNumId w:val="34"/>
  </w:num>
  <w:num w:numId="25" w16cid:durableId="92560363">
    <w:abstractNumId w:val="6"/>
  </w:num>
  <w:num w:numId="26" w16cid:durableId="295567591">
    <w:abstractNumId w:val="31"/>
  </w:num>
  <w:num w:numId="27" w16cid:durableId="1402866395">
    <w:abstractNumId w:val="37"/>
  </w:num>
  <w:num w:numId="28" w16cid:durableId="1972704724">
    <w:abstractNumId w:val="29"/>
  </w:num>
  <w:num w:numId="29" w16cid:durableId="915356346">
    <w:abstractNumId w:val="7"/>
  </w:num>
  <w:num w:numId="30" w16cid:durableId="2490515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79572554">
    <w:abstractNumId w:val="28"/>
  </w:num>
  <w:num w:numId="32" w16cid:durableId="1588416093">
    <w:abstractNumId w:val="17"/>
  </w:num>
  <w:num w:numId="33" w16cid:durableId="1691566184">
    <w:abstractNumId w:val="15"/>
  </w:num>
  <w:num w:numId="34" w16cid:durableId="1118841938">
    <w:abstractNumId w:val="35"/>
  </w:num>
  <w:num w:numId="35" w16cid:durableId="2071269339">
    <w:abstractNumId w:val="33"/>
  </w:num>
  <w:num w:numId="36" w16cid:durableId="597100769">
    <w:abstractNumId w:val="19"/>
  </w:num>
  <w:num w:numId="37" w16cid:durableId="422532732">
    <w:abstractNumId w:val="4"/>
  </w:num>
  <w:num w:numId="38" w16cid:durableId="4212228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fr-FR"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502"/>
    <w:rsid w:val="00000728"/>
    <w:rsid w:val="00000927"/>
    <w:rsid w:val="000032B9"/>
    <w:rsid w:val="00005E0A"/>
    <w:rsid w:val="00007F39"/>
    <w:rsid w:val="00010F4A"/>
    <w:rsid w:val="00012B4B"/>
    <w:rsid w:val="00013042"/>
    <w:rsid w:val="000130F8"/>
    <w:rsid w:val="00015377"/>
    <w:rsid w:val="00015F33"/>
    <w:rsid w:val="00020B5B"/>
    <w:rsid w:val="00021362"/>
    <w:rsid w:val="00022694"/>
    <w:rsid w:val="000227C2"/>
    <w:rsid w:val="000227EF"/>
    <w:rsid w:val="00023A0C"/>
    <w:rsid w:val="00023FB3"/>
    <w:rsid w:val="0002515C"/>
    <w:rsid w:val="00026012"/>
    <w:rsid w:val="00026610"/>
    <w:rsid w:val="00027D0A"/>
    <w:rsid w:val="00027F5F"/>
    <w:rsid w:val="000302E8"/>
    <w:rsid w:val="00030690"/>
    <w:rsid w:val="00032484"/>
    <w:rsid w:val="0003403F"/>
    <w:rsid w:val="000341D2"/>
    <w:rsid w:val="00036FC0"/>
    <w:rsid w:val="00041493"/>
    <w:rsid w:val="00042144"/>
    <w:rsid w:val="00045075"/>
    <w:rsid w:val="00045749"/>
    <w:rsid w:val="000460CB"/>
    <w:rsid w:val="00047E1F"/>
    <w:rsid w:val="00050C8F"/>
    <w:rsid w:val="00051438"/>
    <w:rsid w:val="000514BE"/>
    <w:rsid w:val="00052087"/>
    <w:rsid w:val="00052317"/>
    <w:rsid w:val="00052EBE"/>
    <w:rsid w:val="000539F3"/>
    <w:rsid w:val="00053AAE"/>
    <w:rsid w:val="000552CA"/>
    <w:rsid w:val="00055694"/>
    <w:rsid w:val="0005647E"/>
    <w:rsid w:val="00057633"/>
    <w:rsid w:val="00061051"/>
    <w:rsid w:val="00063E5A"/>
    <w:rsid w:val="000659FB"/>
    <w:rsid w:val="00065D17"/>
    <w:rsid w:val="000661B9"/>
    <w:rsid w:val="0006682A"/>
    <w:rsid w:val="000678CE"/>
    <w:rsid w:val="00072292"/>
    <w:rsid w:val="000726EC"/>
    <w:rsid w:val="00072B4A"/>
    <w:rsid w:val="00076993"/>
    <w:rsid w:val="0008052A"/>
    <w:rsid w:val="00081BE1"/>
    <w:rsid w:val="00083719"/>
    <w:rsid w:val="0008722D"/>
    <w:rsid w:val="00090084"/>
    <w:rsid w:val="000906B1"/>
    <w:rsid w:val="0009117C"/>
    <w:rsid w:val="00092416"/>
    <w:rsid w:val="000929B5"/>
    <w:rsid w:val="00093416"/>
    <w:rsid w:val="00094115"/>
    <w:rsid w:val="00095250"/>
    <w:rsid w:val="00096622"/>
    <w:rsid w:val="00097FBD"/>
    <w:rsid w:val="000A1E09"/>
    <w:rsid w:val="000A2AB0"/>
    <w:rsid w:val="000A334C"/>
    <w:rsid w:val="000A3B37"/>
    <w:rsid w:val="000A3B4D"/>
    <w:rsid w:val="000A3CD4"/>
    <w:rsid w:val="000A4274"/>
    <w:rsid w:val="000A66EC"/>
    <w:rsid w:val="000A6D66"/>
    <w:rsid w:val="000A74A1"/>
    <w:rsid w:val="000A7F01"/>
    <w:rsid w:val="000A7FB4"/>
    <w:rsid w:val="000B14A9"/>
    <w:rsid w:val="000B45CB"/>
    <w:rsid w:val="000B4993"/>
    <w:rsid w:val="000B76A2"/>
    <w:rsid w:val="000C0605"/>
    <w:rsid w:val="000C07CC"/>
    <w:rsid w:val="000C0D1D"/>
    <w:rsid w:val="000C0F9E"/>
    <w:rsid w:val="000C408B"/>
    <w:rsid w:val="000C5872"/>
    <w:rsid w:val="000C62CC"/>
    <w:rsid w:val="000D2394"/>
    <w:rsid w:val="000D2BB6"/>
    <w:rsid w:val="000D3142"/>
    <w:rsid w:val="000D3218"/>
    <w:rsid w:val="000D4092"/>
    <w:rsid w:val="000D489A"/>
    <w:rsid w:val="000D718A"/>
    <w:rsid w:val="000E0BC2"/>
    <w:rsid w:val="000E2131"/>
    <w:rsid w:val="000E346F"/>
    <w:rsid w:val="000E43F3"/>
    <w:rsid w:val="000E4F93"/>
    <w:rsid w:val="000E753F"/>
    <w:rsid w:val="000E7E68"/>
    <w:rsid w:val="000E7F26"/>
    <w:rsid w:val="000F0E8B"/>
    <w:rsid w:val="000F0EF2"/>
    <w:rsid w:val="000F13B9"/>
    <w:rsid w:val="000F349F"/>
    <w:rsid w:val="000F35D5"/>
    <w:rsid w:val="000F485F"/>
    <w:rsid w:val="000F4B30"/>
    <w:rsid w:val="000F4EA5"/>
    <w:rsid w:val="000F5151"/>
    <w:rsid w:val="000F6BF7"/>
    <w:rsid w:val="000F6DF2"/>
    <w:rsid w:val="000F7EC2"/>
    <w:rsid w:val="00100606"/>
    <w:rsid w:val="00100687"/>
    <w:rsid w:val="00102A40"/>
    <w:rsid w:val="00103481"/>
    <w:rsid w:val="00103A86"/>
    <w:rsid w:val="0010527B"/>
    <w:rsid w:val="00105AB6"/>
    <w:rsid w:val="00106017"/>
    <w:rsid w:val="00106DF0"/>
    <w:rsid w:val="00107413"/>
    <w:rsid w:val="00107609"/>
    <w:rsid w:val="00107662"/>
    <w:rsid w:val="001101FF"/>
    <w:rsid w:val="00110A51"/>
    <w:rsid w:val="00110E16"/>
    <w:rsid w:val="00114467"/>
    <w:rsid w:val="00114B55"/>
    <w:rsid w:val="00114F97"/>
    <w:rsid w:val="001154A6"/>
    <w:rsid w:val="00115E88"/>
    <w:rsid w:val="0011694F"/>
    <w:rsid w:val="001202FC"/>
    <w:rsid w:val="00120435"/>
    <w:rsid w:val="0012082A"/>
    <w:rsid w:val="00120E07"/>
    <w:rsid w:val="00123B5C"/>
    <w:rsid w:val="001240CA"/>
    <w:rsid w:val="00124CAE"/>
    <w:rsid w:val="00126A95"/>
    <w:rsid w:val="001274A6"/>
    <w:rsid w:val="00133251"/>
    <w:rsid w:val="00133B10"/>
    <w:rsid w:val="00133E60"/>
    <w:rsid w:val="00135677"/>
    <w:rsid w:val="00140525"/>
    <w:rsid w:val="00141CF3"/>
    <w:rsid w:val="001429DB"/>
    <w:rsid w:val="00143486"/>
    <w:rsid w:val="001436C2"/>
    <w:rsid w:val="00144334"/>
    <w:rsid w:val="00145D0E"/>
    <w:rsid w:val="001471B7"/>
    <w:rsid w:val="00150056"/>
    <w:rsid w:val="001509BB"/>
    <w:rsid w:val="00150CFF"/>
    <w:rsid w:val="00150DA7"/>
    <w:rsid w:val="00151873"/>
    <w:rsid w:val="00152851"/>
    <w:rsid w:val="0015295C"/>
    <w:rsid w:val="00153D4B"/>
    <w:rsid w:val="0015582D"/>
    <w:rsid w:val="00156930"/>
    <w:rsid w:val="00157170"/>
    <w:rsid w:val="001604C9"/>
    <w:rsid w:val="0016171C"/>
    <w:rsid w:val="001627E1"/>
    <w:rsid w:val="00165D09"/>
    <w:rsid w:val="00170BD2"/>
    <w:rsid w:val="00170D84"/>
    <w:rsid w:val="00171CB8"/>
    <w:rsid w:val="00172D94"/>
    <w:rsid w:val="00172F4A"/>
    <w:rsid w:val="00175268"/>
    <w:rsid w:val="00175390"/>
    <w:rsid w:val="00175CEE"/>
    <w:rsid w:val="00176724"/>
    <w:rsid w:val="00176E53"/>
    <w:rsid w:val="0017759E"/>
    <w:rsid w:val="00180EEC"/>
    <w:rsid w:val="00181888"/>
    <w:rsid w:val="00182423"/>
    <w:rsid w:val="0018265D"/>
    <w:rsid w:val="001847E6"/>
    <w:rsid w:val="00184A96"/>
    <w:rsid w:val="001866D3"/>
    <w:rsid w:val="001911E2"/>
    <w:rsid w:val="00193F0A"/>
    <w:rsid w:val="001942C3"/>
    <w:rsid w:val="0019457D"/>
    <w:rsid w:val="001964EB"/>
    <w:rsid w:val="00197205"/>
    <w:rsid w:val="00197486"/>
    <w:rsid w:val="001977E8"/>
    <w:rsid w:val="001A1A81"/>
    <w:rsid w:val="001A1AA1"/>
    <w:rsid w:val="001A1D70"/>
    <w:rsid w:val="001A211C"/>
    <w:rsid w:val="001A2B9C"/>
    <w:rsid w:val="001A4A83"/>
    <w:rsid w:val="001A5288"/>
    <w:rsid w:val="001A73DB"/>
    <w:rsid w:val="001B1007"/>
    <w:rsid w:val="001B18AC"/>
    <w:rsid w:val="001B6DE2"/>
    <w:rsid w:val="001C10DE"/>
    <w:rsid w:val="001C1435"/>
    <w:rsid w:val="001C1B47"/>
    <w:rsid w:val="001C1B5E"/>
    <w:rsid w:val="001C30FE"/>
    <w:rsid w:val="001C54DD"/>
    <w:rsid w:val="001C5EDF"/>
    <w:rsid w:val="001C73E9"/>
    <w:rsid w:val="001C7CA1"/>
    <w:rsid w:val="001D14E9"/>
    <w:rsid w:val="001D2BCD"/>
    <w:rsid w:val="001D2EF4"/>
    <w:rsid w:val="001D37E7"/>
    <w:rsid w:val="001D59D4"/>
    <w:rsid w:val="001D5AC0"/>
    <w:rsid w:val="001D6DDF"/>
    <w:rsid w:val="001D6F96"/>
    <w:rsid w:val="001D7076"/>
    <w:rsid w:val="001D7F3C"/>
    <w:rsid w:val="001E0776"/>
    <w:rsid w:val="001E0A44"/>
    <w:rsid w:val="001E0B09"/>
    <w:rsid w:val="001E1DF5"/>
    <w:rsid w:val="001E206B"/>
    <w:rsid w:val="001E3AF0"/>
    <w:rsid w:val="001E44C9"/>
    <w:rsid w:val="001E608E"/>
    <w:rsid w:val="001E61A7"/>
    <w:rsid w:val="001E6670"/>
    <w:rsid w:val="001E667C"/>
    <w:rsid w:val="001E783B"/>
    <w:rsid w:val="001F0B8D"/>
    <w:rsid w:val="001F2105"/>
    <w:rsid w:val="001F2CC8"/>
    <w:rsid w:val="001F43C6"/>
    <w:rsid w:val="001F6004"/>
    <w:rsid w:val="00201D43"/>
    <w:rsid w:val="0020565C"/>
    <w:rsid w:val="002059ED"/>
    <w:rsid w:val="00206D44"/>
    <w:rsid w:val="00207216"/>
    <w:rsid w:val="002140CC"/>
    <w:rsid w:val="00214ABB"/>
    <w:rsid w:val="0021508D"/>
    <w:rsid w:val="00215EB0"/>
    <w:rsid w:val="002170FB"/>
    <w:rsid w:val="002209D0"/>
    <w:rsid w:val="002210C4"/>
    <w:rsid w:val="00221221"/>
    <w:rsid w:val="002213EF"/>
    <w:rsid w:val="0022182E"/>
    <w:rsid w:val="002218B1"/>
    <w:rsid w:val="0022265D"/>
    <w:rsid w:val="0022295E"/>
    <w:rsid w:val="00222FB4"/>
    <w:rsid w:val="0022369D"/>
    <w:rsid w:val="00223A96"/>
    <w:rsid w:val="00225D84"/>
    <w:rsid w:val="00226659"/>
    <w:rsid w:val="002305C7"/>
    <w:rsid w:val="002319B5"/>
    <w:rsid w:val="0023212A"/>
    <w:rsid w:val="002329B6"/>
    <w:rsid w:val="00234CD2"/>
    <w:rsid w:val="002378A9"/>
    <w:rsid w:val="00244438"/>
    <w:rsid w:val="00244AB6"/>
    <w:rsid w:val="00244E15"/>
    <w:rsid w:val="002477F9"/>
    <w:rsid w:val="00247C9B"/>
    <w:rsid w:val="00250212"/>
    <w:rsid w:val="002530B6"/>
    <w:rsid w:val="00254216"/>
    <w:rsid w:val="00255822"/>
    <w:rsid w:val="00255A0F"/>
    <w:rsid w:val="00255EA1"/>
    <w:rsid w:val="00255EE4"/>
    <w:rsid w:val="00256C6C"/>
    <w:rsid w:val="002575AE"/>
    <w:rsid w:val="00257BC3"/>
    <w:rsid w:val="00261762"/>
    <w:rsid w:val="00262F7B"/>
    <w:rsid w:val="002633C2"/>
    <w:rsid w:val="00264515"/>
    <w:rsid w:val="00265B24"/>
    <w:rsid w:val="00267AAC"/>
    <w:rsid w:val="0027025A"/>
    <w:rsid w:val="002706C8"/>
    <w:rsid w:val="00272037"/>
    <w:rsid w:val="00273287"/>
    <w:rsid w:val="00274694"/>
    <w:rsid w:val="00274A47"/>
    <w:rsid w:val="00275104"/>
    <w:rsid w:val="00276871"/>
    <w:rsid w:val="00277E26"/>
    <w:rsid w:val="00280306"/>
    <w:rsid w:val="002819F8"/>
    <w:rsid w:val="002828FC"/>
    <w:rsid w:val="002829EA"/>
    <w:rsid w:val="00282E71"/>
    <w:rsid w:val="00283BD4"/>
    <w:rsid w:val="002857E3"/>
    <w:rsid w:val="00290228"/>
    <w:rsid w:val="00290C5D"/>
    <w:rsid w:val="00290EB3"/>
    <w:rsid w:val="00292D1F"/>
    <w:rsid w:val="0029433A"/>
    <w:rsid w:val="00294383"/>
    <w:rsid w:val="0029586B"/>
    <w:rsid w:val="00297231"/>
    <w:rsid w:val="002A3ECB"/>
    <w:rsid w:val="002A3FFC"/>
    <w:rsid w:val="002A4471"/>
    <w:rsid w:val="002A4768"/>
    <w:rsid w:val="002A71B3"/>
    <w:rsid w:val="002A7B23"/>
    <w:rsid w:val="002A7EF7"/>
    <w:rsid w:val="002B0062"/>
    <w:rsid w:val="002B07A0"/>
    <w:rsid w:val="002B0963"/>
    <w:rsid w:val="002B0A55"/>
    <w:rsid w:val="002B1C9E"/>
    <w:rsid w:val="002B3A69"/>
    <w:rsid w:val="002B3AF8"/>
    <w:rsid w:val="002B6AD4"/>
    <w:rsid w:val="002C0B79"/>
    <w:rsid w:val="002C3C17"/>
    <w:rsid w:val="002C54E9"/>
    <w:rsid w:val="002C5F39"/>
    <w:rsid w:val="002C67F9"/>
    <w:rsid w:val="002C6CA9"/>
    <w:rsid w:val="002C7516"/>
    <w:rsid w:val="002D05F9"/>
    <w:rsid w:val="002D175E"/>
    <w:rsid w:val="002D2A85"/>
    <w:rsid w:val="002D2E4B"/>
    <w:rsid w:val="002D30E0"/>
    <w:rsid w:val="002D439B"/>
    <w:rsid w:val="002D43DF"/>
    <w:rsid w:val="002D51F5"/>
    <w:rsid w:val="002D6C43"/>
    <w:rsid w:val="002D7DF6"/>
    <w:rsid w:val="002E0473"/>
    <w:rsid w:val="002E0E0E"/>
    <w:rsid w:val="002E2AE8"/>
    <w:rsid w:val="002E2CC1"/>
    <w:rsid w:val="002E5F10"/>
    <w:rsid w:val="002F1903"/>
    <w:rsid w:val="002F1E10"/>
    <w:rsid w:val="002F278C"/>
    <w:rsid w:val="002F350A"/>
    <w:rsid w:val="002F3D17"/>
    <w:rsid w:val="002F60BA"/>
    <w:rsid w:val="003008C1"/>
    <w:rsid w:val="003025BF"/>
    <w:rsid w:val="00304A60"/>
    <w:rsid w:val="00306554"/>
    <w:rsid w:val="00307183"/>
    <w:rsid w:val="00311DC4"/>
    <w:rsid w:val="0031469C"/>
    <w:rsid w:val="003156BA"/>
    <w:rsid w:val="00315FBE"/>
    <w:rsid w:val="00317475"/>
    <w:rsid w:val="0031794C"/>
    <w:rsid w:val="003232DA"/>
    <w:rsid w:val="003238E4"/>
    <w:rsid w:val="00323FF3"/>
    <w:rsid w:val="00324EB0"/>
    <w:rsid w:val="00325D27"/>
    <w:rsid w:val="00326D63"/>
    <w:rsid w:val="00327828"/>
    <w:rsid w:val="00327FDE"/>
    <w:rsid w:val="00330D77"/>
    <w:rsid w:val="00335146"/>
    <w:rsid w:val="003351C7"/>
    <w:rsid w:val="003411C5"/>
    <w:rsid w:val="003420B9"/>
    <w:rsid w:val="003421B5"/>
    <w:rsid w:val="003424A7"/>
    <w:rsid w:val="00343311"/>
    <w:rsid w:val="00343AE9"/>
    <w:rsid w:val="00344729"/>
    <w:rsid w:val="003460C4"/>
    <w:rsid w:val="0034690B"/>
    <w:rsid w:val="00350B36"/>
    <w:rsid w:val="00351258"/>
    <w:rsid w:val="00353971"/>
    <w:rsid w:val="00356BA8"/>
    <w:rsid w:val="00356E58"/>
    <w:rsid w:val="0035746E"/>
    <w:rsid w:val="003607C4"/>
    <w:rsid w:val="00360D05"/>
    <w:rsid w:val="003617FE"/>
    <w:rsid w:val="003628CB"/>
    <w:rsid w:val="00363056"/>
    <w:rsid w:val="00363EBE"/>
    <w:rsid w:val="003656DE"/>
    <w:rsid w:val="00366D8C"/>
    <w:rsid w:val="00367F3D"/>
    <w:rsid w:val="00373511"/>
    <w:rsid w:val="00373AEF"/>
    <w:rsid w:val="00376F0E"/>
    <w:rsid w:val="003819F5"/>
    <w:rsid w:val="003822EA"/>
    <w:rsid w:val="0038280F"/>
    <w:rsid w:val="00382EE1"/>
    <w:rsid w:val="0038544F"/>
    <w:rsid w:val="00387423"/>
    <w:rsid w:val="00387C03"/>
    <w:rsid w:val="00390429"/>
    <w:rsid w:val="003908D8"/>
    <w:rsid w:val="00390A2F"/>
    <w:rsid w:val="00391C81"/>
    <w:rsid w:val="00391FF9"/>
    <w:rsid w:val="003927A7"/>
    <w:rsid w:val="003932BA"/>
    <w:rsid w:val="003939A8"/>
    <w:rsid w:val="003942AA"/>
    <w:rsid w:val="00394C21"/>
    <w:rsid w:val="003961F5"/>
    <w:rsid w:val="003964BC"/>
    <w:rsid w:val="003A00BB"/>
    <w:rsid w:val="003A13C1"/>
    <w:rsid w:val="003A1D24"/>
    <w:rsid w:val="003A2E9F"/>
    <w:rsid w:val="003A3B14"/>
    <w:rsid w:val="003A4374"/>
    <w:rsid w:val="003A451A"/>
    <w:rsid w:val="003A4AD5"/>
    <w:rsid w:val="003A4EFB"/>
    <w:rsid w:val="003A5D4E"/>
    <w:rsid w:val="003B11F2"/>
    <w:rsid w:val="003B1ED3"/>
    <w:rsid w:val="003B2085"/>
    <w:rsid w:val="003B22EF"/>
    <w:rsid w:val="003B24B9"/>
    <w:rsid w:val="003B348E"/>
    <w:rsid w:val="003B3700"/>
    <w:rsid w:val="003B5E8C"/>
    <w:rsid w:val="003B68E8"/>
    <w:rsid w:val="003C19C7"/>
    <w:rsid w:val="003C233A"/>
    <w:rsid w:val="003C33B0"/>
    <w:rsid w:val="003C4183"/>
    <w:rsid w:val="003C56CC"/>
    <w:rsid w:val="003D30E2"/>
    <w:rsid w:val="003D320C"/>
    <w:rsid w:val="003D3316"/>
    <w:rsid w:val="003D377B"/>
    <w:rsid w:val="003D39DB"/>
    <w:rsid w:val="003D481D"/>
    <w:rsid w:val="003D4BF5"/>
    <w:rsid w:val="003D4C85"/>
    <w:rsid w:val="003D51BD"/>
    <w:rsid w:val="003E3023"/>
    <w:rsid w:val="003E4075"/>
    <w:rsid w:val="003E54CB"/>
    <w:rsid w:val="003E54FF"/>
    <w:rsid w:val="003E5E99"/>
    <w:rsid w:val="003E6887"/>
    <w:rsid w:val="003E6CE2"/>
    <w:rsid w:val="003E7384"/>
    <w:rsid w:val="003E7F4E"/>
    <w:rsid w:val="003F1274"/>
    <w:rsid w:val="003F415C"/>
    <w:rsid w:val="003F45A7"/>
    <w:rsid w:val="003F5817"/>
    <w:rsid w:val="003F70BB"/>
    <w:rsid w:val="003F7AAD"/>
    <w:rsid w:val="003F7C1B"/>
    <w:rsid w:val="0040026D"/>
    <w:rsid w:val="00400663"/>
    <w:rsid w:val="004013C1"/>
    <w:rsid w:val="00401577"/>
    <w:rsid w:val="004017B7"/>
    <w:rsid w:val="00401D03"/>
    <w:rsid w:val="004024F1"/>
    <w:rsid w:val="00403259"/>
    <w:rsid w:val="0040764C"/>
    <w:rsid w:val="00410A24"/>
    <w:rsid w:val="00410A4C"/>
    <w:rsid w:val="00410CD0"/>
    <w:rsid w:val="00411204"/>
    <w:rsid w:val="0041240D"/>
    <w:rsid w:val="00412D4C"/>
    <w:rsid w:val="00412DE0"/>
    <w:rsid w:val="0042025D"/>
    <w:rsid w:val="0042040A"/>
    <w:rsid w:val="00420736"/>
    <w:rsid w:val="004214AD"/>
    <w:rsid w:val="00421EB5"/>
    <w:rsid w:val="00421F99"/>
    <w:rsid w:val="00422DAE"/>
    <w:rsid w:val="00423244"/>
    <w:rsid w:val="004244C2"/>
    <w:rsid w:val="00424C50"/>
    <w:rsid w:val="00424EB4"/>
    <w:rsid w:val="004257A1"/>
    <w:rsid w:val="004258D7"/>
    <w:rsid w:val="00426AE4"/>
    <w:rsid w:val="0042727F"/>
    <w:rsid w:val="0042734E"/>
    <w:rsid w:val="00427C9C"/>
    <w:rsid w:val="00427F37"/>
    <w:rsid w:val="0043107D"/>
    <w:rsid w:val="004318AA"/>
    <w:rsid w:val="00431953"/>
    <w:rsid w:val="00431AF7"/>
    <w:rsid w:val="004327B0"/>
    <w:rsid w:val="0043288C"/>
    <w:rsid w:val="00432B29"/>
    <w:rsid w:val="00434B0A"/>
    <w:rsid w:val="00434B3E"/>
    <w:rsid w:val="0043532C"/>
    <w:rsid w:val="004359E0"/>
    <w:rsid w:val="00435E9D"/>
    <w:rsid w:val="004369BE"/>
    <w:rsid w:val="00436DB2"/>
    <w:rsid w:val="00440055"/>
    <w:rsid w:val="00440F46"/>
    <w:rsid w:val="004425A0"/>
    <w:rsid w:val="004429B3"/>
    <w:rsid w:val="00446026"/>
    <w:rsid w:val="004464B9"/>
    <w:rsid w:val="00446F34"/>
    <w:rsid w:val="00450135"/>
    <w:rsid w:val="004505A3"/>
    <w:rsid w:val="0045089B"/>
    <w:rsid w:val="00450A7F"/>
    <w:rsid w:val="004515D9"/>
    <w:rsid w:val="00451D8F"/>
    <w:rsid w:val="00451DC3"/>
    <w:rsid w:val="00452D5C"/>
    <w:rsid w:val="00457119"/>
    <w:rsid w:val="00457984"/>
    <w:rsid w:val="00457B79"/>
    <w:rsid w:val="00460F2D"/>
    <w:rsid w:val="00461EE1"/>
    <w:rsid w:val="00461F2F"/>
    <w:rsid w:val="00462BE7"/>
    <w:rsid w:val="00463F24"/>
    <w:rsid w:val="00465FD6"/>
    <w:rsid w:val="004666D7"/>
    <w:rsid w:val="00470BA2"/>
    <w:rsid w:val="00470D6D"/>
    <w:rsid w:val="00471C05"/>
    <w:rsid w:val="0047353D"/>
    <w:rsid w:val="00474042"/>
    <w:rsid w:val="004757A4"/>
    <w:rsid w:val="00480114"/>
    <w:rsid w:val="00480D70"/>
    <w:rsid w:val="00483E2B"/>
    <w:rsid w:val="004848FC"/>
    <w:rsid w:val="004848FE"/>
    <w:rsid w:val="00484CCF"/>
    <w:rsid w:val="00485D93"/>
    <w:rsid w:val="00485EAC"/>
    <w:rsid w:val="00486AB3"/>
    <w:rsid w:val="00490C6A"/>
    <w:rsid w:val="0049252A"/>
    <w:rsid w:val="00493A55"/>
    <w:rsid w:val="0049410B"/>
    <w:rsid w:val="00496853"/>
    <w:rsid w:val="00497FEF"/>
    <w:rsid w:val="004A0311"/>
    <w:rsid w:val="004A0611"/>
    <w:rsid w:val="004A090A"/>
    <w:rsid w:val="004A0CB2"/>
    <w:rsid w:val="004A36F8"/>
    <w:rsid w:val="004A3D2D"/>
    <w:rsid w:val="004A5323"/>
    <w:rsid w:val="004B10BD"/>
    <w:rsid w:val="004B175F"/>
    <w:rsid w:val="004B215E"/>
    <w:rsid w:val="004B2840"/>
    <w:rsid w:val="004B313B"/>
    <w:rsid w:val="004B4BAA"/>
    <w:rsid w:val="004B5205"/>
    <w:rsid w:val="004B5385"/>
    <w:rsid w:val="004B67E7"/>
    <w:rsid w:val="004B7996"/>
    <w:rsid w:val="004C0634"/>
    <w:rsid w:val="004C06BC"/>
    <w:rsid w:val="004C2301"/>
    <w:rsid w:val="004C4883"/>
    <w:rsid w:val="004C5909"/>
    <w:rsid w:val="004D2FD6"/>
    <w:rsid w:val="004D3D2C"/>
    <w:rsid w:val="004D49F4"/>
    <w:rsid w:val="004E2397"/>
    <w:rsid w:val="004E261F"/>
    <w:rsid w:val="004E2CF0"/>
    <w:rsid w:val="004E3639"/>
    <w:rsid w:val="004E44B1"/>
    <w:rsid w:val="004E6DAA"/>
    <w:rsid w:val="004E743A"/>
    <w:rsid w:val="004E7764"/>
    <w:rsid w:val="004F2730"/>
    <w:rsid w:val="004F27E5"/>
    <w:rsid w:val="004F27EA"/>
    <w:rsid w:val="004F3979"/>
    <w:rsid w:val="004F667D"/>
    <w:rsid w:val="004F7C9F"/>
    <w:rsid w:val="00500BC0"/>
    <w:rsid w:val="0050543A"/>
    <w:rsid w:val="005063BA"/>
    <w:rsid w:val="005072B0"/>
    <w:rsid w:val="00507377"/>
    <w:rsid w:val="00507657"/>
    <w:rsid w:val="0051004A"/>
    <w:rsid w:val="00511539"/>
    <w:rsid w:val="00512D4E"/>
    <w:rsid w:val="00513A92"/>
    <w:rsid w:val="00513F85"/>
    <w:rsid w:val="00514575"/>
    <w:rsid w:val="00515500"/>
    <w:rsid w:val="00515549"/>
    <w:rsid w:val="005200E4"/>
    <w:rsid w:val="00521626"/>
    <w:rsid w:val="00522BBC"/>
    <w:rsid w:val="00524315"/>
    <w:rsid w:val="0052435E"/>
    <w:rsid w:val="00524901"/>
    <w:rsid w:val="00525D19"/>
    <w:rsid w:val="0052752C"/>
    <w:rsid w:val="00530AE7"/>
    <w:rsid w:val="005321B9"/>
    <w:rsid w:val="005343AE"/>
    <w:rsid w:val="005347EF"/>
    <w:rsid w:val="00535946"/>
    <w:rsid w:val="00535B87"/>
    <w:rsid w:val="00537187"/>
    <w:rsid w:val="00537934"/>
    <w:rsid w:val="00537BE2"/>
    <w:rsid w:val="00537EB7"/>
    <w:rsid w:val="00540235"/>
    <w:rsid w:val="00541236"/>
    <w:rsid w:val="00543A6C"/>
    <w:rsid w:val="00543DE5"/>
    <w:rsid w:val="00545E7F"/>
    <w:rsid w:val="00546898"/>
    <w:rsid w:val="00546E7E"/>
    <w:rsid w:val="00553389"/>
    <w:rsid w:val="00553927"/>
    <w:rsid w:val="00553A6B"/>
    <w:rsid w:val="00554181"/>
    <w:rsid w:val="00554BF1"/>
    <w:rsid w:val="00561165"/>
    <w:rsid w:val="005617AD"/>
    <w:rsid w:val="00561C02"/>
    <w:rsid w:val="005636AF"/>
    <w:rsid w:val="00563F39"/>
    <w:rsid w:val="00570F0F"/>
    <w:rsid w:val="0057197B"/>
    <w:rsid w:val="005722F3"/>
    <w:rsid w:val="00572A28"/>
    <w:rsid w:val="00572AEF"/>
    <w:rsid w:val="00573499"/>
    <w:rsid w:val="0057368A"/>
    <w:rsid w:val="00573E05"/>
    <w:rsid w:val="005743AC"/>
    <w:rsid w:val="0057552D"/>
    <w:rsid w:val="00577FC3"/>
    <w:rsid w:val="0058024F"/>
    <w:rsid w:val="0058060A"/>
    <w:rsid w:val="005809FB"/>
    <w:rsid w:val="00580BCB"/>
    <w:rsid w:val="00581A85"/>
    <w:rsid w:val="0058361C"/>
    <w:rsid w:val="005846F2"/>
    <w:rsid w:val="00584BE7"/>
    <w:rsid w:val="005852E2"/>
    <w:rsid w:val="005860D3"/>
    <w:rsid w:val="00590FCB"/>
    <w:rsid w:val="00591FC4"/>
    <w:rsid w:val="00592B36"/>
    <w:rsid w:val="00594FD7"/>
    <w:rsid w:val="00595A57"/>
    <w:rsid w:val="00597597"/>
    <w:rsid w:val="005A0D5A"/>
    <w:rsid w:val="005A3852"/>
    <w:rsid w:val="005A75A6"/>
    <w:rsid w:val="005B1030"/>
    <w:rsid w:val="005B3ACA"/>
    <w:rsid w:val="005B4F5A"/>
    <w:rsid w:val="005B5175"/>
    <w:rsid w:val="005B665E"/>
    <w:rsid w:val="005C2AA0"/>
    <w:rsid w:val="005C38A8"/>
    <w:rsid w:val="005C3EDB"/>
    <w:rsid w:val="005C3EF2"/>
    <w:rsid w:val="005C403A"/>
    <w:rsid w:val="005C5A8D"/>
    <w:rsid w:val="005C5FD9"/>
    <w:rsid w:val="005C671E"/>
    <w:rsid w:val="005C7CB9"/>
    <w:rsid w:val="005D0601"/>
    <w:rsid w:val="005D0C63"/>
    <w:rsid w:val="005D14DB"/>
    <w:rsid w:val="005D2B06"/>
    <w:rsid w:val="005D42EE"/>
    <w:rsid w:val="005D50D3"/>
    <w:rsid w:val="005D5622"/>
    <w:rsid w:val="005D66FF"/>
    <w:rsid w:val="005D788B"/>
    <w:rsid w:val="005D78B8"/>
    <w:rsid w:val="005E059E"/>
    <w:rsid w:val="005E2042"/>
    <w:rsid w:val="005E2904"/>
    <w:rsid w:val="005E4E0F"/>
    <w:rsid w:val="005E51B4"/>
    <w:rsid w:val="005E6EA4"/>
    <w:rsid w:val="005E7559"/>
    <w:rsid w:val="005F16C2"/>
    <w:rsid w:val="005F187B"/>
    <w:rsid w:val="005F1F3E"/>
    <w:rsid w:val="005F367A"/>
    <w:rsid w:val="005F5198"/>
    <w:rsid w:val="005F5555"/>
    <w:rsid w:val="00600409"/>
    <w:rsid w:val="0060163A"/>
    <w:rsid w:val="0060180A"/>
    <w:rsid w:val="00603B48"/>
    <w:rsid w:val="0060574F"/>
    <w:rsid w:val="006060FD"/>
    <w:rsid w:val="0061386A"/>
    <w:rsid w:val="00615E63"/>
    <w:rsid w:val="006176DA"/>
    <w:rsid w:val="00617E16"/>
    <w:rsid w:val="00621D50"/>
    <w:rsid w:val="00621D86"/>
    <w:rsid w:val="00622A71"/>
    <w:rsid w:val="006231E4"/>
    <w:rsid w:val="006243CD"/>
    <w:rsid w:val="006247BE"/>
    <w:rsid w:val="00625FD0"/>
    <w:rsid w:val="006260C1"/>
    <w:rsid w:val="0062734F"/>
    <w:rsid w:val="0062743F"/>
    <w:rsid w:val="00627674"/>
    <w:rsid w:val="00627983"/>
    <w:rsid w:val="00630B06"/>
    <w:rsid w:val="00632E05"/>
    <w:rsid w:val="00634D6A"/>
    <w:rsid w:val="00637A4F"/>
    <w:rsid w:val="006400E4"/>
    <w:rsid w:val="006404BE"/>
    <w:rsid w:val="00641AD5"/>
    <w:rsid w:val="00641BA5"/>
    <w:rsid w:val="00642AB4"/>
    <w:rsid w:val="0064317F"/>
    <w:rsid w:val="00643775"/>
    <w:rsid w:val="00644A95"/>
    <w:rsid w:val="0064556F"/>
    <w:rsid w:val="00645885"/>
    <w:rsid w:val="006467CE"/>
    <w:rsid w:val="00650FD5"/>
    <w:rsid w:val="00651938"/>
    <w:rsid w:val="00652D32"/>
    <w:rsid w:val="0065445E"/>
    <w:rsid w:val="00654D71"/>
    <w:rsid w:val="00657359"/>
    <w:rsid w:val="0066030A"/>
    <w:rsid w:val="00661E38"/>
    <w:rsid w:val="00662969"/>
    <w:rsid w:val="00662BDA"/>
    <w:rsid w:val="0066307D"/>
    <w:rsid w:val="0066354F"/>
    <w:rsid w:val="00663899"/>
    <w:rsid w:val="00664184"/>
    <w:rsid w:val="00666CE2"/>
    <w:rsid w:val="00667506"/>
    <w:rsid w:val="006724F8"/>
    <w:rsid w:val="00673FE4"/>
    <w:rsid w:val="00677126"/>
    <w:rsid w:val="006779E6"/>
    <w:rsid w:val="00681879"/>
    <w:rsid w:val="00685329"/>
    <w:rsid w:val="006855BA"/>
    <w:rsid w:val="00686821"/>
    <w:rsid w:val="00686CAC"/>
    <w:rsid w:val="00686DAE"/>
    <w:rsid w:val="006871A4"/>
    <w:rsid w:val="00687592"/>
    <w:rsid w:val="00687F2F"/>
    <w:rsid w:val="00691301"/>
    <w:rsid w:val="00694212"/>
    <w:rsid w:val="00694E01"/>
    <w:rsid w:val="00697A2C"/>
    <w:rsid w:val="00697E1A"/>
    <w:rsid w:val="006A03EC"/>
    <w:rsid w:val="006A5D98"/>
    <w:rsid w:val="006A7B93"/>
    <w:rsid w:val="006B0093"/>
    <w:rsid w:val="006B0D18"/>
    <w:rsid w:val="006B145D"/>
    <w:rsid w:val="006B3719"/>
    <w:rsid w:val="006B3E37"/>
    <w:rsid w:val="006B4031"/>
    <w:rsid w:val="006B4781"/>
    <w:rsid w:val="006B634B"/>
    <w:rsid w:val="006B69F2"/>
    <w:rsid w:val="006B7168"/>
    <w:rsid w:val="006C0AF0"/>
    <w:rsid w:val="006C11C6"/>
    <w:rsid w:val="006C3B99"/>
    <w:rsid w:val="006C3C1C"/>
    <w:rsid w:val="006C4AAE"/>
    <w:rsid w:val="006C4D5F"/>
    <w:rsid w:val="006C59A9"/>
    <w:rsid w:val="006C5C3F"/>
    <w:rsid w:val="006C60B4"/>
    <w:rsid w:val="006C60B7"/>
    <w:rsid w:val="006C62B4"/>
    <w:rsid w:val="006D0586"/>
    <w:rsid w:val="006D11EE"/>
    <w:rsid w:val="006D1715"/>
    <w:rsid w:val="006D19D9"/>
    <w:rsid w:val="006D1B41"/>
    <w:rsid w:val="006D2F72"/>
    <w:rsid w:val="006D40BB"/>
    <w:rsid w:val="006D42FE"/>
    <w:rsid w:val="006D6831"/>
    <w:rsid w:val="006D7B97"/>
    <w:rsid w:val="006E041A"/>
    <w:rsid w:val="006E05F0"/>
    <w:rsid w:val="006E0687"/>
    <w:rsid w:val="006E06C0"/>
    <w:rsid w:val="006E1E49"/>
    <w:rsid w:val="006E1FA4"/>
    <w:rsid w:val="006E44CF"/>
    <w:rsid w:val="006E53B1"/>
    <w:rsid w:val="006E6660"/>
    <w:rsid w:val="006F0B97"/>
    <w:rsid w:val="006F3565"/>
    <w:rsid w:val="006F4686"/>
    <w:rsid w:val="006F57FF"/>
    <w:rsid w:val="006F5C08"/>
    <w:rsid w:val="006F6857"/>
    <w:rsid w:val="006F6F6F"/>
    <w:rsid w:val="00701C4C"/>
    <w:rsid w:val="00702875"/>
    <w:rsid w:val="007058E5"/>
    <w:rsid w:val="007059F9"/>
    <w:rsid w:val="0070616B"/>
    <w:rsid w:val="0070721B"/>
    <w:rsid w:val="0071340D"/>
    <w:rsid w:val="00715CCF"/>
    <w:rsid w:val="00722A43"/>
    <w:rsid w:val="007236F8"/>
    <w:rsid w:val="007245CA"/>
    <w:rsid w:val="00725060"/>
    <w:rsid w:val="00725CFC"/>
    <w:rsid w:val="00726194"/>
    <w:rsid w:val="007268BB"/>
    <w:rsid w:val="00727169"/>
    <w:rsid w:val="00731D32"/>
    <w:rsid w:val="0073333D"/>
    <w:rsid w:val="0073392A"/>
    <w:rsid w:val="007347FD"/>
    <w:rsid w:val="00734DF9"/>
    <w:rsid w:val="00734ED9"/>
    <w:rsid w:val="0073515D"/>
    <w:rsid w:val="007352B6"/>
    <w:rsid w:val="00735A5B"/>
    <w:rsid w:val="00741031"/>
    <w:rsid w:val="00742BA2"/>
    <w:rsid w:val="00743705"/>
    <w:rsid w:val="00743D56"/>
    <w:rsid w:val="00744104"/>
    <w:rsid w:val="00744B3B"/>
    <w:rsid w:val="00744C7F"/>
    <w:rsid w:val="0074545F"/>
    <w:rsid w:val="007455ED"/>
    <w:rsid w:val="00745CC2"/>
    <w:rsid w:val="0074722B"/>
    <w:rsid w:val="00750C00"/>
    <w:rsid w:val="00751784"/>
    <w:rsid w:val="007536AB"/>
    <w:rsid w:val="007537B1"/>
    <w:rsid w:val="00754563"/>
    <w:rsid w:val="00755530"/>
    <w:rsid w:val="00755D5F"/>
    <w:rsid w:val="00756364"/>
    <w:rsid w:val="00757D6A"/>
    <w:rsid w:val="0076011B"/>
    <w:rsid w:val="00760744"/>
    <w:rsid w:val="00761287"/>
    <w:rsid w:val="00762023"/>
    <w:rsid w:val="007648E3"/>
    <w:rsid w:val="0076490E"/>
    <w:rsid w:val="007649C3"/>
    <w:rsid w:val="0076557A"/>
    <w:rsid w:val="00766021"/>
    <w:rsid w:val="0076668B"/>
    <w:rsid w:val="007706B6"/>
    <w:rsid w:val="007710AA"/>
    <w:rsid w:val="0077175B"/>
    <w:rsid w:val="007748F7"/>
    <w:rsid w:val="00774F91"/>
    <w:rsid w:val="00777258"/>
    <w:rsid w:val="007772B8"/>
    <w:rsid w:val="00780A48"/>
    <w:rsid w:val="00782126"/>
    <w:rsid w:val="00782C91"/>
    <w:rsid w:val="00783051"/>
    <w:rsid w:val="00784848"/>
    <w:rsid w:val="0078570F"/>
    <w:rsid w:val="00787444"/>
    <w:rsid w:val="00787B18"/>
    <w:rsid w:val="00790672"/>
    <w:rsid w:val="007944B6"/>
    <w:rsid w:val="00794554"/>
    <w:rsid w:val="007945A2"/>
    <w:rsid w:val="00794E39"/>
    <w:rsid w:val="007950C7"/>
    <w:rsid w:val="00795CDE"/>
    <w:rsid w:val="007A06B8"/>
    <w:rsid w:val="007A07D3"/>
    <w:rsid w:val="007A3786"/>
    <w:rsid w:val="007A6D2B"/>
    <w:rsid w:val="007B1585"/>
    <w:rsid w:val="007B15E4"/>
    <w:rsid w:val="007B1BA0"/>
    <w:rsid w:val="007B3F66"/>
    <w:rsid w:val="007B4DCE"/>
    <w:rsid w:val="007B6A79"/>
    <w:rsid w:val="007B754B"/>
    <w:rsid w:val="007C1581"/>
    <w:rsid w:val="007C23C7"/>
    <w:rsid w:val="007C3762"/>
    <w:rsid w:val="007C4694"/>
    <w:rsid w:val="007C58E3"/>
    <w:rsid w:val="007C59E6"/>
    <w:rsid w:val="007C7D88"/>
    <w:rsid w:val="007D03D9"/>
    <w:rsid w:val="007D24E0"/>
    <w:rsid w:val="007D4437"/>
    <w:rsid w:val="007D478C"/>
    <w:rsid w:val="007D4D3E"/>
    <w:rsid w:val="007D60CE"/>
    <w:rsid w:val="007D6DC7"/>
    <w:rsid w:val="007E1F26"/>
    <w:rsid w:val="007E3577"/>
    <w:rsid w:val="007E3D52"/>
    <w:rsid w:val="007E41DF"/>
    <w:rsid w:val="007E617A"/>
    <w:rsid w:val="007E6282"/>
    <w:rsid w:val="007E6512"/>
    <w:rsid w:val="007F268B"/>
    <w:rsid w:val="007F39C3"/>
    <w:rsid w:val="007F461D"/>
    <w:rsid w:val="007F49BA"/>
    <w:rsid w:val="007F4D57"/>
    <w:rsid w:val="007F50E1"/>
    <w:rsid w:val="007F56D3"/>
    <w:rsid w:val="007F7ED4"/>
    <w:rsid w:val="008003D1"/>
    <w:rsid w:val="008004C5"/>
    <w:rsid w:val="00801784"/>
    <w:rsid w:val="0080463F"/>
    <w:rsid w:val="0080743E"/>
    <w:rsid w:val="00807EFD"/>
    <w:rsid w:val="00807F10"/>
    <w:rsid w:val="00811116"/>
    <w:rsid w:val="00811551"/>
    <w:rsid w:val="00812CB7"/>
    <w:rsid w:val="00813C41"/>
    <w:rsid w:val="00813D69"/>
    <w:rsid w:val="00814387"/>
    <w:rsid w:val="00814E74"/>
    <w:rsid w:val="008150E1"/>
    <w:rsid w:val="00815934"/>
    <w:rsid w:val="00817297"/>
    <w:rsid w:val="0082045E"/>
    <w:rsid w:val="00820578"/>
    <w:rsid w:val="00821E41"/>
    <w:rsid w:val="0082223D"/>
    <w:rsid w:val="00824535"/>
    <w:rsid w:val="00824BB0"/>
    <w:rsid w:val="00824F41"/>
    <w:rsid w:val="00830532"/>
    <w:rsid w:val="00832FF3"/>
    <w:rsid w:val="008343DC"/>
    <w:rsid w:val="00834A76"/>
    <w:rsid w:val="0083562C"/>
    <w:rsid w:val="00837A85"/>
    <w:rsid w:val="008404C8"/>
    <w:rsid w:val="008424F5"/>
    <w:rsid w:val="00843A00"/>
    <w:rsid w:val="00843D7B"/>
    <w:rsid w:val="0084496F"/>
    <w:rsid w:val="00844A42"/>
    <w:rsid w:val="00844D03"/>
    <w:rsid w:val="00844F92"/>
    <w:rsid w:val="00845511"/>
    <w:rsid w:val="0084681C"/>
    <w:rsid w:val="00846FD1"/>
    <w:rsid w:val="00847B8E"/>
    <w:rsid w:val="008505C5"/>
    <w:rsid w:val="00851ED7"/>
    <w:rsid w:val="00852066"/>
    <w:rsid w:val="00852AC9"/>
    <w:rsid w:val="00854C5F"/>
    <w:rsid w:val="008552A8"/>
    <w:rsid w:val="008552E2"/>
    <w:rsid w:val="008560EF"/>
    <w:rsid w:val="00856A78"/>
    <w:rsid w:val="00856CD6"/>
    <w:rsid w:val="00856F2E"/>
    <w:rsid w:val="00857377"/>
    <w:rsid w:val="008577A9"/>
    <w:rsid w:val="00861FEB"/>
    <w:rsid w:val="00862A5B"/>
    <w:rsid w:val="00866E20"/>
    <w:rsid w:val="00867588"/>
    <w:rsid w:val="008679B6"/>
    <w:rsid w:val="00872875"/>
    <w:rsid w:val="008736CD"/>
    <w:rsid w:val="008737A3"/>
    <w:rsid w:val="00873E7F"/>
    <w:rsid w:val="008747ED"/>
    <w:rsid w:val="00874D1E"/>
    <w:rsid w:val="00875FDE"/>
    <w:rsid w:val="00876599"/>
    <w:rsid w:val="00876BEE"/>
    <w:rsid w:val="00877DD4"/>
    <w:rsid w:val="00881435"/>
    <w:rsid w:val="00881D8F"/>
    <w:rsid w:val="00882814"/>
    <w:rsid w:val="00883068"/>
    <w:rsid w:val="008839F9"/>
    <w:rsid w:val="0088597D"/>
    <w:rsid w:val="008862F3"/>
    <w:rsid w:val="00890E54"/>
    <w:rsid w:val="0089183F"/>
    <w:rsid w:val="00892AB0"/>
    <w:rsid w:val="00892B79"/>
    <w:rsid w:val="00893DDE"/>
    <w:rsid w:val="00896D03"/>
    <w:rsid w:val="00896F8B"/>
    <w:rsid w:val="008A0B57"/>
    <w:rsid w:val="008A0DB1"/>
    <w:rsid w:val="008A1D70"/>
    <w:rsid w:val="008A25C4"/>
    <w:rsid w:val="008A34F0"/>
    <w:rsid w:val="008A3DDA"/>
    <w:rsid w:val="008A52BA"/>
    <w:rsid w:val="008A5A26"/>
    <w:rsid w:val="008A71FE"/>
    <w:rsid w:val="008A748B"/>
    <w:rsid w:val="008B0984"/>
    <w:rsid w:val="008B1819"/>
    <w:rsid w:val="008B2D8E"/>
    <w:rsid w:val="008B2F88"/>
    <w:rsid w:val="008B3693"/>
    <w:rsid w:val="008B3A0E"/>
    <w:rsid w:val="008B59CF"/>
    <w:rsid w:val="008B7780"/>
    <w:rsid w:val="008C18EF"/>
    <w:rsid w:val="008C3118"/>
    <w:rsid w:val="008C3D35"/>
    <w:rsid w:val="008C55FD"/>
    <w:rsid w:val="008C589D"/>
    <w:rsid w:val="008C6FAE"/>
    <w:rsid w:val="008C7C94"/>
    <w:rsid w:val="008D0356"/>
    <w:rsid w:val="008D10E9"/>
    <w:rsid w:val="008D14A7"/>
    <w:rsid w:val="008D1553"/>
    <w:rsid w:val="008D7869"/>
    <w:rsid w:val="008D7F96"/>
    <w:rsid w:val="008E043D"/>
    <w:rsid w:val="008E12E1"/>
    <w:rsid w:val="008E14D1"/>
    <w:rsid w:val="008E2F80"/>
    <w:rsid w:val="008E3613"/>
    <w:rsid w:val="008E4D7C"/>
    <w:rsid w:val="008E580E"/>
    <w:rsid w:val="008F002A"/>
    <w:rsid w:val="008F02C8"/>
    <w:rsid w:val="008F1B5A"/>
    <w:rsid w:val="008F232B"/>
    <w:rsid w:val="008F4D5D"/>
    <w:rsid w:val="008F5174"/>
    <w:rsid w:val="008F63AA"/>
    <w:rsid w:val="008F69B4"/>
    <w:rsid w:val="008F768A"/>
    <w:rsid w:val="009008C9"/>
    <w:rsid w:val="009021B8"/>
    <w:rsid w:val="00902DDB"/>
    <w:rsid w:val="009042CB"/>
    <w:rsid w:val="009048A6"/>
    <w:rsid w:val="0090510A"/>
    <w:rsid w:val="009056CD"/>
    <w:rsid w:val="0090607E"/>
    <w:rsid w:val="00906AB1"/>
    <w:rsid w:val="00906BA9"/>
    <w:rsid w:val="0091041B"/>
    <w:rsid w:val="00911584"/>
    <w:rsid w:val="0091182F"/>
    <w:rsid w:val="009126AE"/>
    <w:rsid w:val="0091391D"/>
    <w:rsid w:val="00913C85"/>
    <w:rsid w:val="00913F03"/>
    <w:rsid w:val="009153E7"/>
    <w:rsid w:val="0091554E"/>
    <w:rsid w:val="00915937"/>
    <w:rsid w:val="00916597"/>
    <w:rsid w:val="00916760"/>
    <w:rsid w:val="00917A52"/>
    <w:rsid w:val="00924B7C"/>
    <w:rsid w:val="00926447"/>
    <w:rsid w:val="0092690B"/>
    <w:rsid w:val="009269A1"/>
    <w:rsid w:val="00930FD3"/>
    <w:rsid w:val="009312E0"/>
    <w:rsid w:val="009321DD"/>
    <w:rsid w:val="00933950"/>
    <w:rsid w:val="00933A5F"/>
    <w:rsid w:val="0094061B"/>
    <w:rsid w:val="009411B2"/>
    <w:rsid w:val="00945596"/>
    <w:rsid w:val="00946ED4"/>
    <w:rsid w:val="00950251"/>
    <w:rsid w:val="00951312"/>
    <w:rsid w:val="0095154B"/>
    <w:rsid w:val="00951DB7"/>
    <w:rsid w:val="0095415E"/>
    <w:rsid w:val="00954313"/>
    <w:rsid w:val="00954346"/>
    <w:rsid w:val="009557F1"/>
    <w:rsid w:val="009565DC"/>
    <w:rsid w:val="00957D51"/>
    <w:rsid w:val="00960D4C"/>
    <w:rsid w:val="0096116E"/>
    <w:rsid w:val="0096193A"/>
    <w:rsid w:val="009650EB"/>
    <w:rsid w:val="00965ECB"/>
    <w:rsid w:val="00966486"/>
    <w:rsid w:val="00970403"/>
    <w:rsid w:val="00970686"/>
    <w:rsid w:val="00971508"/>
    <w:rsid w:val="0097202E"/>
    <w:rsid w:val="0097218C"/>
    <w:rsid w:val="00974FBB"/>
    <w:rsid w:val="009806C8"/>
    <w:rsid w:val="0098081A"/>
    <w:rsid w:val="009810FC"/>
    <w:rsid w:val="00982F1A"/>
    <w:rsid w:val="00983F5A"/>
    <w:rsid w:val="009848FC"/>
    <w:rsid w:val="009849F7"/>
    <w:rsid w:val="00984D13"/>
    <w:rsid w:val="00985638"/>
    <w:rsid w:val="009858EC"/>
    <w:rsid w:val="00990709"/>
    <w:rsid w:val="00996BFB"/>
    <w:rsid w:val="00996DA7"/>
    <w:rsid w:val="00996DB8"/>
    <w:rsid w:val="009A15CB"/>
    <w:rsid w:val="009A36A8"/>
    <w:rsid w:val="009A461E"/>
    <w:rsid w:val="009A4646"/>
    <w:rsid w:val="009A5205"/>
    <w:rsid w:val="009A6F7E"/>
    <w:rsid w:val="009A75A5"/>
    <w:rsid w:val="009A7F48"/>
    <w:rsid w:val="009B0821"/>
    <w:rsid w:val="009B11C8"/>
    <w:rsid w:val="009B5874"/>
    <w:rsid w:val="009B78E0"/>
    <w:rsid w:val="009B79F1"/>
    <w:rsid w:val="009C079D"/>
    <w:rsid w:val="009C0CD0"/>
    <w:rsid w:val="009C0E4B"/>
    <w:rsid w:val="009C24CF"/>
    <w:rsid w:val="009C46E5"/>
    <w:rsid w:val="009C6384"/>
    <w:rsid w:val="009C704E"/>
    <w:rsid w:val="009D2B94"/>
    <w:rsid w:val="009D57DC"/>
    <w:rsid w:val="009D6A24"/>
    <w:rsid w:val="009D793C"/>
    <w:rsid w:val="009E4BBF"/>
    <w:rsid w:val="009E4C85"/>
    <w:rsid w:val="009E5AF9"/>
    <w:rsid w:val="009E6276"/>
    <w:rsid w:val="009E7614"/>
    <w:rsid w:val="009E76DC"/>
    <w:rsid w:val="009E7765"/>
    <w:rsid w:val="009E77AF"/>
    <w:rsid w:val="009E7DCF"/>
    <w:rsid w:val="009F4D39"/>
    <w:rsid w:val="009F5249"/>
    <w:rsid w:val="009F6C90"/>
    <w:rsid w:val="00A02D6C"/>
    <w:rsid w:val="00A06DB5"/>
    <w:rsid w:val="00A074F5"/>
    <w:rsid w:val="00A07F3E"/>
    <w:rsid w:val="00A12C98"/>
    <w:rsid w:val="00A14437"/>
    <w:rsid w:val="00A14F29"/>
    <w:rsid w:val="00A201D4"/>
    <w:rsid w:val="00A204EE"/>
    <w:rsid w:val="00A22693"/>
    <w:rsid w:val="00A22BB7"/>
    <w:rsid w:val="00A263BA"/>
    <w:rsid w:val="00A26A52"/>
    <w:rsid w:val="00A30AD6"/>
    <w:rsid w:val="00A32103"/>
    <w:rsid w:val="00A3379B"/>
    <w:rsid w:val="00A338D5"/>
    <w:rsid w:val="00A345A9"/>
    <w:rsid w:val="00A34711"/>
    <w:rsid w:val="00A348AF"/>
    <w:rsid w:val="00A35B47"/>
    <w:rsid w:val="00A35E52"/>
    <w:rsid w:val="00A36D1D"/>
    <w:rsid w:val="00A402F0"/>
    <w:rsid w:val="00A41557"/>
    <w:rsid w:val="00A441AB"/>
    <w:rsid w:val="00A447D6"/>
    <w:rsid w:val="00A454C2"/>
    <w:rsid w:val="00A477ED"/>
    <w:rsid w:val="00A5034A"/>
    <w:rsid w:val="00A538A5"/>
    <w:rsid w:val="00A53AF2"/>
    <w:rsid w:val="00A55012"/>
    <w:rsid w:val="00A55267"/>
    <w:rsid w:val="00A56414"/>
    <w:rsid w:val="00A566E5"/>
    <w:rsid w:val="00A606DA"/>
    <w:rsid w:val="00A62ACC"/>
    <w:rsid w:val="00A62B6F"/>
    <w:rsid w:val="00A64614"/>
    <w:rsid w:val="00A67685"/>
    <w:rsid w:val="00A67967"/>
    <w:rsid w:val="00A7102E"/>
    <w:rsid w:val="00A71249"/>
    <w:rsid w:val="00A712E9"/>
    <w:rsid w:val="00A712F5"/>
    <w:rsid w:val="00A72931"/>
    <w:rsid w:val="00A739E4"/>
    <w:rsid w:val="00A74A54"/>
    <w:rsid w:val="00A77069"/>
    <w:rsid w:val="00A77514"/>
    <w:rsid w:val="00A808C3"/>
    <w:rsid w:val="00A81B58"/>
    <w:rsid w:val="00A82548"/>
    <w:rsid w:val="00A82C4D"/>
    <w:rsid w:val="00A82CD9"/>
    <w:rsid w:val="00A835FD"/>
    <w:rsid w:val="00A84B79"/>
    <w:rsid w:val="00A8557E"/>
    <w:rsid w:val="00A90529"/>
    <w:rsid w:val="00A90EF6"/>
    <w:rsid w:val="00A9429B"/>
    <w:rsid w:val="00A947FD"/>
    <w:rsid w:val="00A954F3"/>
    <w:rsid w:val="00A9596B"/>
    <w:rsid w:val="00A96BD3"/>
    <w:rsid w:val="00A9737B"/>
    <w:rsid w:val="00A97D63"/>
    <w:rsid w:val="00AA0B56"/>
    <w:rsid w:val="00AA1CEC"/>
    <w:rsid w:val="00AA2666"/>
    <w:rsid w:val="00AA2AB7"/>
    <w:rsid w:val="00AA33E5"/>
    <w:rsid w:val="00AA4469"/>
    <w:rsid w:val="00AA45E5"/>
    <w:rsid w:val="00AA5955"/>
    <w:rsid w:val="00AA5B2F"/>
    <w:rsid w:val="00AA67BF"/>
    <w:rsid w:val="00AA6ABF"/>
    <w:rsid w:val="00AB0C15"/>
    <w:rsid w:val="00AB27C6"/>
    <w:rsid w:val="00AB376F"/>
    <w:rsid w:val="00AB4156"/>
    <w:rsid w:val="00AB5E60"/>
    <w:rsid w:val="00AB6390"/>
    <w:rsid w:val="00AB6C0D"/>
    <w:rsid w:val="00AC006E"/>
    <w:rsid w:val="00AC0900"/>
    <w:rsid w:val="00AC2EF6"/>
    <w:rsid w:val="00AC458F"/>
    <w:rsid w:val="00AC78D2"/>
    <w:rsid w:val="00AD121F"/>
    <w:rsid w:val="00AD14A0"/>
    <w:rsid w:val="00AD4E05"/>
    <w:rsid w:val="00AD50BF"/>
    <w:rsid w:val="00AD5408"/>
    <w:rsid w:val="00AD5D91"/>
    <w:rsid w:val="00AE09C3"/>
    <w:rsid w:val="00AE412A"/>
    <w:rsid w:val="00AE415E"/>
    <w:rsid w:val="00AE5211"/>
    <w:rsid w:val="00AE71FD"/>
    <w:rsid w:val="00AF22D6"/>
    <w:rsid w:val="00AF2D7B"/>
    <w:rsid w:val="00AF3B83"/>
    <w:rsid w:val="00AF49D3"/>
    <w:rsid w:val="00AF519A"/>
    <w:rsid w:val="00AF73E4"/>
    <w:rsid w:val="00AF7A8A"/>
    <w:rsid w:val="00AF7B9E"/>
    <w:rsid w:val="00AF7C99"/>
    <w:rsid w:val="00B017F2"/>
    <w:rsid w:val="00B03C44"/>
    <w:rsid w:val="00B03E74"/>
    <w:rsid w:val="00B044AA"/>
    <w:rsid w:val="00B0573B"/>
    <w:rsid w:val="00B058BF"/>
    <w:rsid w:val="00B0664D"/>
    <w:rsid w:val="00B06EDB"/>
    <w:rsid w:val="00B075A3"/>
    <w:rsid w:val="00B07826"/>
    <w:rsid w:val="00B10586"/>
    <w:rsid w:val="00B11069"/>
    <w:rsid w:val="00B12DD1"/>
    <w:rsid w:val="00B1315F"/>
    <w:rsid w:val="00B132CA"/>
    <w:rsid w:val="00B138D0"/>
    <w:rsid w:val="00B14660"/>
    <w:rsid w:val="00B1466C"/>
    <w:rsid w:val="00B14DD2"/>
    <w:rsid w:val="00B16493"/>
    <w:rsid w:val="00B164AC"/>
    <w:rsid w:val="00B16CFE"/>
    <w:rsid w:val="00B204B4"/>
    <w:rsid w:val="00B20A2F"/>
    <w:rsid w:val="00B20CAE"/>
    <w:rsid w:val="00B21F8F"/>
    <w:rsid w:val="00B25487"/>
    <w:rsid w:val="00B25E0E"/>
    <w:rsid w:val="00B27176"/>
    <w:rsid w:val="00B27255"/>
    <w:rsid w:val="00B31033"/>
    <w:rsid w:val="00B33345"/>
    <w:rsid w:val="00B33551"/>
    <w:rsid w:val="00B33E7F"/>
    <w:rsid w:val="00B361DC"/>
    <w:rsid w:val="00B370CA"/>
    <w:rsid w:val="00B42B01"/>
    <w:rsid w:val="00B442BE"/>
    <w:rsid w:val="00B44382"/>
    <w:rsid w:val="00B476CB"/>
    <w:rsid w:val="00B47C50"/>
    <w:rsid w:val="00B50A40"/>
    <w:rsid w:val="00B524DF"/>
    <w:rsid w:val="00B5269E"/>
    <w:rsid w:val="00B52CC9"/>
    <w:rsid w:val="00B53B54"/>
    <w:rsid w:val="00B55AD2"/>
    <w:rsid w:val="00B56274"/>
    <w:rsid w:val="00B618CD"/>
    <w:rsid w:val="00B62516"/>
    <w:rsid w:val="00B64674"/>
    <w:rsid w:val="00B66B16"/>
    <w:rsid w:val="00B672B1"/>
    <w:rsid w:val="00B672D5"/>
    <w:rsid w:val="00B678FA"/>
    <w:rsid w:val="00B70308"/>
    <w:rsid w:val="00B70ABD"/>
    <w:rsid w:val="00B72069"/>
    <w:rsid w:val="00B725E1"/>
    <w:rsid w:val="00B736CF"/>
    <w:rsid w:val="00B7373E"/>
    <w:rsid w:val="00B8095B"/>
    <w:rsid w:val="00B8129B"/>
    <w:rsid w:val="00B81E38"/>
    <w:rsid w:val="00B822E0"/>
    <w:rsid w:val="00B866B7"/>
    <w:rsid w:val="00B86CDB"/>
    <w:rsid w:val="00B86E39"/>
    <w:rsid w:val="00B87109"/>
    <w:rsid w:val="00B875E8"/>
    <w:rsid w:val="00B915DD"/>
    <w:rsid w:val="00B92C38"/>
    <w:rsid w:val="00B933AE"/>
    <w:rsid w:val="00B953E6"/>
    <w:rsid w:val="00B96AC9"/>
    <w:rsid w:val="00BA2F1F"/>
    <w:rsid w:val="00BA6830"/>
    <w:rsid w:val="00BA6E6A"/>
    <w:rsid w:val="00BB0CAE"/>
    <w:rsid w:val="00BB1E5A"/>
    <w:rsid w:val="00BB2055"/>
    <w:rsid w:val="00BB25E9"/>
    <w:rsid w:val="00BB3EA0"/>
    <w:rsid w:val="00BB3F0F"/>
    <w:rsid w:val="00BB5132"/>
    <w:rsid w:val="00BB5556"/>
    <w:rsid w:val="00BC0E0E"/>
    <w:rsid w:val="00BC2216"/>
    <w:rsid w:val="00BC3490"/>
    <w:rsid w:val="00BC4D9F"/>
    <w:rsid w:val="00BC58A1"/>
    <w:rsid w:val="00BC78F1"/>
    <w:rsid w:val="00BD0734"/>
    <w:rsid w:val="00BD0E6C"/>
    <w:rsid w:val="00BD0FC6"/>
    <w:rsid w:val="00BD1BA8"/>
    <w:rsid w:val="00BD2F88"/>
    <w:rsid w:val="00BD337F"/>
    <w:rsid w:val="00BD54B1"/>
    <w:rsid w:val="00BD592E"/>
    <w:rsid w:val="00BD6988"/>
    <w:rsid w:val="00BD73BC"/>
    <w:rsid w:val="00BE00A8"/>
    <w:rsid w:val="00BE193B"/>
    <w:rsid w:val="00BE2510"/>
    <w:rsid w:val="00BE274D"/>
    <w:rsid w:val="00BE2DEE"/>
    <w:rsid w:val="00BE3D88"/>
    <w:rsid w:val="00BE7E40"/>
    <w:rsid w:val="00BF1D0D"/>
    <w:rsid w:val="00BF27CC"/>
    <w:rsid w:val="00BF3816"/>
    <w:rsid w:val="00BF3A7E"/>
    <w:rsid w:val="00BF46EA"/>
    <w:rsid w:val="00BF499A"/>
    <w:rsid w:val="00BF60F5"/>
    <w:rsid w:val="00BF6BF6"/>
    <w:rsid w:val="00BF7D01"/>
    <w:rsid w:val="00C005F0"/>
    <w:rsid w:val="00C00A67"/>
    <w:rsid w:val="00C033CA"/>
    <w:rsid w:val="00C053C1"/>
    <w:rsid w:val="00C0797C"/>
    <w:rsid w:val="00C13283"/>
    <w:rsid w:val="00C1563D"/>
    <w:rsid w:val="00C164AE"/>
    <w:rsid w:val="00C1760E"/>
    <w:rsid w:val="00C177B6"/>
    <w:rsid w:val="00C201D7"/>
    <w:rsid w:val="00C2083A"/>
    <w:rsid w:val="00C22565"/>
    <w:rsid w:val="00C23F4E"/>
    <w:rsid w:val="00C251E9"/>
    <w:rsid w:val="00C261E1"/>
    <w:rsid w:val="00C26567"/>
    <w:rsid w:val="00C26FC2"/>
    <w:rsid w:val="00C30690"/>
    <w:rsid w:val="00C308E8"/>
    <w:rsid w:val="00C31B35"/>
    <w:rsid w:val="00C31DEF"/>
    <w:rsid w:val="00C31EE9"/>
    <w:rsid w:val="00C33B58"/>
    <w:rsid w:val="00C33D50"/>
    <w:rsid w:val="00C353C2"/>
    <w:rsid w:val="00C37076"/>
    <w:rsid w:val="00C40690"/>
    <w:rsid w:val="00C4098A"/>
    <w:rsid w:val="00C40A84"/>
    <w:rsid w:val="00C40B70"/>
    <w:rsid w:val="00C4121A"/>
    <w:rsid w:val="00C4194F"/>
    <w:rsid w:val="00C4213B"/>
    <w:rsid w:val="00C44C16"/>
    <w:rsid w:val="00C458BC"/>
    <w:rsid w:val="00C46D85"/>
    <w:rsid w:val="00C47232"/>
    <w:rsid w:val="00C501A0"/>
    <w:rsid w:val="00C52DF4"/>
    <w:rsid w:val="00C534B9"/>
    <w:rsid w:val="00C54E19"/>
    <w:rsid w:val="00C54EFC"/>
    <w:rsid w:val="00C5590A"/>
    <w:rsid w:val="00C56E11"/>
    <w:rsid w:val="00C60F74"/>
    <w:rsid w:val="00C62BF9"/>
    <w:rsid w:val="00C63AEB"/>
    <w:rsid w:val="00C63C8C"/>
    <w:rsid w:val="00C6570A"/>
    <w:rsid w:val="00C6622C"/>
    <w:rsid w:val="00C664ED"/>
    <w:rsid w:val="00C66843"/>
    <w:rsid w:val="00C66FBB"/>
    <w:rsid w:val="00C70655"/>
    <w:rsid w:val="00C714CF"/>
    <w:rsid w:val="00C715C3"/>
    <w:rsid w:val="00C718DE"/>
    <w:rsid w:val="00C71E23"/>
    <w:rsid w:val="00C72B03"/>
    <w:rsid w:val="00C7383C"/>
    <w:rsid w:val="00C73DD5"/>
    <w:rsid w:val="00C748AE"/>
    <w:rsid w:val="00C758AF"/>
    <w:rsid w:val="00C772CE"/>
    <w:rsid w:val="00C777F1"/>
    <w:rsid w:val="00C82F90"/>
    <w:rsid w:val="00C85D8C"/>
    <w:rsid w:val="00C85D94"/>
    <w:rsid w:val="00C90982"/>
    <w:rsid w:val="00C92B06"/>
    <w:rsid w:val="00C94AB9"/>
    <w:rsid w:val="00C962C4"/>
    <w:rsid w:val="00C962DC"/>
    <w:rsid w:val="00CA09DD"/>
    <w:rsid w:val="00CA0DD2"/>
    <w:rsid w:val="00CA27B3"/>
    <w:rsid w:val="00CA2FCE"/>
    <w:rsid w:val="00CA3404"/>
    <w:rsid w:val="00CA3484"/>
    <w:rsid w:val="00CA35A3"/>
    <w:rsid w:val="00CA42DC"/>
    <w:rsid w:val="00CA72F5"/>
    <w:rsid w:val="00CB0D1E"/>
    <w:rsid w:val="00CB1102"/>
    <w:rsid w:val="00CB152B"/>
    <w:rsid w:val="00CB2821"/>
    <w:rsid w:val="00CB2F72"/>
    <w:rsid w:val="00CB3079"/>
    <w:rsid w:val="00CB4744"/>
    <w:rsid w:val="00CB512C"/>
    <w:rsid w:val="00CB5A55"/>
    <w:rsid w:val="00CB6189"/>
    <w:rsid w:val="00CB61E4"/>
    <w:rsid w:val="00CB6BD7"/>
    <w:rsid w:val="00CB79AB"/>
    <w:rsid w:val="00CB7BB5"/>
    <w:rsid w:val="00CC3E57"/>
    <w:rsid w:val="00CC597B"/>
    <w:rsid w:val="00CC6DD5"/>
    <w:rsid w:val="00CC7AA8"/>
    <w:rsid w:val="00CC7B63"/>
    <w:rsid w:val="00CD01E6"/>
    <w:rsid w:val="00CD0986"/>
    <w:rsid w:val="00CD0A36"/>
    <w:rsid w:val="00CD0FC1"/>
    <w:rsid w:val="00CD651D"/>
    <w:rsid w:val="00CD7A2B"/>
    <w:rsid w:val="00CD7AD4"/>
    <w:rsid w:val="00CD7EEC"/>
    <w:rsid w:val="00CE0C3C"/>
    <w:rsid w:val="00CE32EE"/>
    <w:rsid w:val="00CE367F"/>
    <w:rsid w:val="00CE415D"/>
    <w:rsid w:val="00CE4D66"/>
    <w:rsid w:val="00CE5265"/>
    <w:rsid w:val="00CE73F4"/>
    <w:rsid w:val="00CE7583"/>
    <w:rsid w:val="00CE7B56"/>
    <w:rsid w:val="00CE7F3B"/>
    <w:rsid w:val="00CF01D6"/>
    <w:rsid w:val="00CF0B41"/>
    <w:rsid w:val="00CF0D94"/>
    <w:rsid w:val="00CF5C68"/>
    <w:rsid w:val="00CF5E23"/>
    <w:rsid w:val="00CF7376"/>
    <w:rsid w:val="00CF7D79"/>
    <w:rsid w:val="00D00111"/>
    <w:rsid w:val="00D00738"/>
    <w:rsid w:val="00D00E24"/>
    <w:rsid w:val="00D01314"/>
    <w:rsid w:val="00D02E7D"/>
    <w:rsid w:val="00D036AE"/>
    <w:rsid w:val="00D03A9F"/>
    <w:rsid w:val="00D12D8E"/>
    <w:rsid w:val="00D1478C"/>
    <w:rsid w:val="00D16DA6"/>
    <w:rsid w:val="00D17475"/>
    <w:rsid w:val="00D200AF"/>
    <w:rsid w:val="00D20D7D"/>
    <w:rsid w:val="00D2119A"/>
    <w:rsid w:val="00D21501"/>
    <w:rsid w:val="00D21E04"/>
    <w:rsid w:val="00D228BC"/>
    <w:rsid w:val="00D22F88"/>
    <w:rsid w:val="00D243F5"/>
    <w:rsid w:val="00D27AD9"/>
    <w:rsid w:val="00D30370"/>
    <w:rsid w:val="00D307ED"/>
    <w:rsid w:val="00D30D63"/>
    <w:rsid w:val="00D30FFF"/>
    <w:rsid w:val="00D35B3C"/>
    <w:rsid w:val="00D364B8"/>
    <w:rsid w:val="00D37069"/>
    <w:rsid w:val="00D42814"/>
    <w:rsid w:val="00D5032F"/>
    <w:rsid w:val="00D51E91"/>
    <w:rsid w:val="00D51FBB"/>
    <w:rsid w:val="00D52A2A"/>
    <w:rsid w:val="00D52F81"/>
    <w:rsid w:val="00D531DE"/>
    <w:rsid w:val="00D53520"/>
    <w:rsid w:val="00D538FB"/>
    <w:rsid w:val="00D5455D"/>
    <w:rsid w:val="00D54EEE"/>
    <w:rsid w:val="00D5508A"/>
    <w:rsid w:val="00D562CE"/>
    <w:rsid w:val="00D56529"/>
    <w:rsid w:val="00D567EE"/>
    <w:rsid w:val="00D578E6"/>
    <w:rsid w:val="00D62A99"/>
    <w:rsid w:val="00D64A7E"/>
    <w:rsid w:val="00D66670"/>
    <w:rsid w:val="00D73F5F"/>
    <w:rsid w:val="00D7403F"/>
    <w:rsid w:val="00D767B2"/>
    <w:rsid w:val="00D77E2F"/>
    <w:rsid w:val="00D819F4"/>
    <w:rsid w:val="00D82B2D"/>
    <w:rsid w:val="00D83BAF"/>
    <w:rsid w:val="00D86CA5"/>
    <w:rsid w:val="00D9075B"/>
    <w:rsid w:val="00D934DE"/>
    <w:rsid w:val="00D939F8"/>
    <w:rsid w:val="00D94627"/>
    <w:rsid w:val="00D96E70"/>
    <w:rsid w:val="00D97C1F"/>
    <w:rsid w:val="00DA079E"/>
    <w:rsid w:val="00DA1B4D"/>
    <w:rsid w:val="00DA1D33"/>
    <w:rsid w:val="00DA3265"/>
    <w:rsid w:val="00DA384A"/>
    <w:rsid w:val="00DA3ECF"/>
    <w:rsid w:val="00DA4A0F"/>
    <w:rsid w:val="00DB12A3"/>
    <w:rsid w:val="00DB207C"/>
    <w:rsid w:val="00DB2467"/>
    <w:rsid w:val="00DB41A6"/>
    <w:rsid w:val="00DB6525"/>
    <w:rsid w:val="00DB65FB"/>
    <w:rsid w:val="00DB7D27"/>
    <w:rsid w:val="00DB7FDA"/>
    <w:rsid w:val="00DC326F"/>
    <w:rsid w:val="00DC3AC2"/>
    <w:rsid w:val="00DC6953"/>
    <w:rsid w:val="00DC7726"/>
    <w:rsid w:val="00DC77F2"/>
    <w:rsid w:val="00DD1851"/>
    <w:rsid w:val="00DD190F"/>
    <w:rsid w:val="00DD2F8F"/>
    <w:rsid w:val="00DD3499"/>
    <w:rsid w:val="00DD3E4D"/>
    <w:rsid w:val="00DD488B"/>
    <w:rsid w:val="00DD7963"/>
    <w:rsid w:val="00DE148E"/>
    <w:rsid w:val="00DE2BA9"/>
    <w:rsid w:val="00DE5A97"/>
    <w:rsid w:val="00DE61E9"/>
    <w:rsid w:val="00DE6DFA"/>
    <w:rsid w:val="00DE6E6F"/>
    <w:rsid w:val="00DF1269"/>
    <w:rsid w:val="00DF1DE4"/>
    <w:rsid w:val="00DF2965"/>
    <w:rsid w:val="00DF2F6A"/>
    <w:rsid w:val="00DF448F"/>
    <w:rsid w:val="00DF49A1"/>
    <w:rsid w:val="00DF51BC"/>
    <w:rsid w:val="00DF5D19"/>
    <w:rsid w:val="00DF63CD"/>
    <w:rsid w:val="00E0051A"/>
    <w:rsid w:val="00E00B53"/>
    <w:rsid w:val="00E02798"/>
    <w:rsid w:val="00E02A2A"/>
    <w:rsid w:val="00E03460"/>
    <w:rsid w:val="00E03D9E"/>
    <w:rsid w:val="00E04F95"/>
    <w:rsid w:val="00E05581"/>
    <w:rsid w:val="00E102EB"/>
    <w:rsid w:val="00E10A88"/>
    <w:rsid w:val="00E11933"/>
    <w:rsid w:val="00E12548"/>
    <w:rsid w:val="00E134EB"/>
    <w:rsid w:val="00E1381D"/>
    <w:rsid w:val="00E1392B"/>
    <w:rsid w:val="00E20543"/>
    <w:rsid w:val="00E22583"/>
    <w:rsid w:val="00E2342F"/>
    <w:rsid w:val="00E234F5"/>
    <w:rsid w:val="00E241B5"/>
    <w:rsid w:val="00E256C3"/>
    <w:rsid w:val="00E27F3C"/>
    <w:rsid w:val="00E31DB3"/>
    <w:rsid w:val="00E36EA8"/>
    <w:rsid w:val="00E40294"/>
    <w:rsid w:val="00E4253C"/>
    <w:rsid w:val="00E42A60"/>
    <w:rsid w:val="00E4345D"/>
    <w:rsid w:val="00E44CD4"/>
    <w:rsid w:val="00E44F27"/>
    <w:rsid w:val="00E4665A"/>
    <w:rsid w:val="00E47352"/>
    <w:rsid w:val="00E47DFB"/>
    <w:rsid w:val="00E51297"/>
    <w:rsid w:val="00E517D4"/>
    <w:rsid w:val="00E51826"/>
    <w:rsid w:val="00E5222E"/>
    <w:rsid w:val="00E5566A"/>
    <w:rsid w:val="00E55957"/>
    <w:rsid w:val="00E55A45"/>
    <w:rsid w:val="00E55AA5"/>
    <w:rsid w:val="00E55E8C"/>
    <w:rsid w:val="00E57465"/>
    <w:rsid w:val="00E604C2"/>
    <w:rsid w:val="00E60684"/>
    <w:rsid w:val="00E6278B"/>
    <w:rsid w:val="00E63897"/>
    <w:rsid w:val="00E64483"/>
    <w:rsid w:val="00E65771"/>
    <w:rsid w:val="00E6691B"/>
    <w:rsid w:val="00E71455"/>
    <w:rsid w:val="00E75251"/>
    <w:rsid w:val="00E755A8"/>
    <w:rsid w:val="00E80C2A"/>
    <w:rsid w:val="00E825E1"/>
    <w:rsid w:val="00E832F8"/>
    <w:rsid w:val="00E83938"/>
    <w:rsid w:val="00E84171"/>
    <w:rsid w:val="00E876C8"/>
    <w:rsid w:val="00E87E60"/>
    <w:rsid w:val="00E9200C"/>
    <w:rsid w:val="00E92687"/>
    <w:rsid w:val="00E92FC6"/>
    <w:rsid w:val="00E93016"/>
    <w:rsid w:val="00E935B1"/>
    <w:rsid w:val="00E9398D"/>
    <w:rsid w:val="00E94B8C"/>
    <w:rsid w:val="00E953B7"/>
    <w:rsid w:val="00E9575B"/>
    <w:rsid w:val="00E968B4"/>
    <w:rsid w:val="00E96C1D"/>
    <w:rsid w:val="00EA0384"/>
    <w:rsid w:val="00EA556D"/>
    <w:rsid w:val="00EA6273"/>
    <w:rsid w:val="00EA79CA"/>
    <w:rsid w:val="00EB391F"/>
    <w:rsid w:val="00EB4F08"/>
    <w:rsid w:val="00EB5968"/>
    <w:rsid w:val="00EB5BC3"/>
    <w:rsid w:val="00EB6B4B"/>
    <w:rsid w:val="00EC2200"/>
    <w:rsid w:val="00EC2CF4"/>
    <w:rsid w:val="00EC3A4A"/>
    <w:rsid w:val="00EC3A5E"/>
    <w:rsid w:val="00EC491C"/>
    <w:rsid w:val="00EC5BE5"/>
    <w:rsid w:val="00EC6017"/>
    <w:rsid w:val="00ED08BD"/>
    <w:rsid w:val="00ED1BA6"/>
    <w:rsid w:val="00ED2EE0"/>
    <w:rsid w:val="00ED3125"/>
    <w:rsid w:val="00ED398E"/>
    <w:rsid w:val="00ED449C"/>
    <w:rsid w:val="00ED5647"/>
    <w:rsid w:val="00ED62D1"/>
    <w:rsid w:val="00ED6940"/>
    <w:rsid w:val="00ED706D"/>
    <w:rsid w:val="00ED7C9C"/>
    <w:rsid w:val="00EE0B5D"/>
    <w:rsid w:val="00EE1829"/>
    <w:rsid w:val="00EE204A"/>
    <w:rsid w:val="00EE2CCF"/>
    <w:rsid w:val="00EE4214"/>
    <w:rsid w:val="00EE76F7"/>
    <w:rsid w:val="00EF0EB8"/>
    <w:rsid w:val="00EF3891"/>
    <w:rsid w:val="00EF3A81"/>
    <w:rsid w:val="00EF431D"/>
    <w:rsid w:val="00EF5CF8"/>
    <w:rsid w:val="00EF75ED"/>
    <w:rsid w:val="00F0231D"/>
    <w:rsid w:val="00F03788"/>
    <w:rsid w:val="00F03C22"/>
    <w:rsid w:val="00F0474B"/>
    <w:rsid w:val="00F04B04"/>
    <w:rsid w:val="00F06AD8"/>
    <w:rsid w:val="00F0704F"/>
    <w:rsid w:val="00F111EE"/>
    <w:rsid w:val="00F115A4"/>
    <w:rsid w:val="00F12A88"/>
    <w:rsid w:val="00F13CA7"/>
    <w:rsid w:val="00F15490"/>
    <w:rsid w:val="00F15F19"/>
    <w:rsid w:val="00F16B37"/>
    <w:rsid w:val="00F205D9"/>
    <w:rsid w:val="00F209DF"/>
    <w:rsid w:val="00F21BA6"/>
    <w:rsid w:val="00F2583D"/>
    <w:rsid w:val="00F2707D"/>
    <w:rsid w:val="00F30B64"/>
    <w:rsid w:val="00F36DD4"/>
    <w:rsid w:val="00F4092F"/>
    <w:rsid w:val="00F40FD4"/>
    <w:rsid w:val="00F4125F"/>
    <w:rsid w:val="00F428A1"/>
    <w:rsid w:val="00F4313F"/>
    <w:rsid w:val="00F44E8C"/>
    <w:rsid w:val="00F509FB"/>
    <w:rsid w:val="00F51603"/>
    <w:rsid w:val="00F51B18"/>
    <w:rsid w:val="00F52382"/>
    <w:rsid w:val="00F53E5E"/>
    <w:rsid w:val="00F55C82"/>
    <w:rsid w:val="00F569E7"/>
    <w:rsid w:val="00F60742"/>
    <w:rsid w:val="00F60F74"/>
    <w:rsid w:val="00F61EAE"/>
    <w:rsid w:val="00F62F36"/>
    <w:rsid w:val="00F63693"/>
    <w:rsid w:val="00F63AD7"/>
    <w:rsid w:val="00F65A75"/>
    <w:rsid w:val="00F66202"/>
    <w:rsid w:val="00F66846"/>
    <w:rsid w:val="00F71E7D"/>
    <w:rsid w:val="00F731D7"/>
    <w:rsid w:val="00F752A2"/>
    <w:rsid w:val="00F7597B"/>
    <w:rsid w:val="00F75C0C"/>
    <w:rsid w:val="00F7707B"/>
    <w:rsid w:val="00F7757A"/>
    <w:rsid w:val="00F814EF"/>
    <w:rsid w:val="00F81552"/>
    <w:rsid w:val="00F82F34"/>
    <w:rsid w:val="00F83A3C"/>
    <w:rsid w:val="00F8620C"/>
    <w:rsid w:val="00F87447"/>
    <w:rsid w:val="00F87A81"/>
    <w:rsid w:val="00F90884"/>
    <w:rsid w:val="00F90C97"/>
    <w:rsid w:val="00F93A22"/>
    <w:rsid w:val="00F93BC7"/>
    <w:rsid w:val="00F93F31"/>
    <w:rsid w:val="00F975CE"/>
    <w:rsid w:val="00FA2019"/>
    <w:rsid w:val="00FA33DE"/>
    <w:rsid w:val="00FA3643"/>
    <w:rsid w:val="00FA3976"/>
    <w:rsid w:val="00FA41F3"/>
    <w:rsid w:val="00FA59B0"/>
    <w:rsid w:val="00FA67AA"/>
    <w:rsid w:val="00FA6AD9"/>
    <w:rsid w:val="00FB1273"/>
    <w:rsid w:val="00FB43D7"/>
    <w:rsid w:val="00FB4733"/>
    <w:rsid w:val="00FB5348"/>
    <w:rsid w:val="00FB7706"/>
    <w:rsid w:val="00FC0FBE"/>
    <w:rsid w:val="00FC1144"/>
    <w:rsid w:val="00FC13C5"/>
    <w:rsid w:val="00FC165F"/>
    <w:rsid w:val="00FC1D82"/>
    <w:rsid w:val="00FC3434"/>
    <w:rsid w:val="00FC3FEF"/>
    <w:rsid w:val="00FC4B88"/>
    <w:rsid w:val="00FC5303"/>
    <w:rsid w:val="00FC56FD"/>
    <w:rsid w:val="00FC6543"/>
    <w:rsid w:val="00FD29A8"/>
    <w:rsid w:val="00FD383F"/>
    <w:rsid w:val="00FD6C3F"/>
    <w:rsid w:val="00FE04CB"/>
    <w:rsid w:val="00FE0C4C"/>
    <w:rsid w:val="00FE280D"/>
    <w:rsid w:val="00FE341F"/>
    <w:rsid w:val="00FE3729"/>
    <w:rsid w:val="00FE4509"/>
    <w:rsid w:val="00FE557D"/>
    <w:rsid w:val="00FE58A7"/>
    <w:rsid w:val="00FF01E8"/>
    <w:rsid w:val="00FF04CF"/>
    <w:rsid w:val="00FF311D"/>
    <w:rsid w:val="00FF59AA"/>
    <w:rsid w:val="00FF66E6"/>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CC1BC8"/>
  <w15:docId w15:val="{82E55C8D-868D-48D7-A4BB-4004E4B6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paragraph" w:styleId="Revision">
    <w:name w:val="Revision"/>
    <w:hidden/>
    <w:uiPriority w:val="99"/>
    <w:semiHidden/>
    <w:rsid w:val="00CA09DD"/>
    <w:rPr>
      <w:rFonts w:ascii="Arial" w:eastAsia="SimSun" w:hAnsi="Arial"/>
      <w:sz w:val="22"/>
      <w:lang w:val="en-GB" w:eastAsia="zh-CN" w:bidi="bn-BD"/>
    </w:rPr>
  </w:style>
  <w:style w:type="character" w:customStyle="1" w:styleId="NormalParagraphChar">
    <w:name w:val="Normal Paragraph Char"/>
    <w:link w:val="NormalParagraph"/>
    <w:locked/>
    <w:rsid w:val="000D2BB6"/>
    <w:rPr>
      <w:rFonts w:ascii="Arial" w:eastAsia="SimSun" w:hAnsi="Arial"/>
      <w:sz w:val="22"/>
      <w:szCs w:val="22"/>
      <w:lang w:val="en-GB" w:eastAsia="en-GB"/>
    </w:rPr>
  </w:style>
  <w:style w:type="numbering" w:customStyle="1" w:styleId="LegalList1">
    <w:name w:val="LegalList1"/>
    <w:uiPriority w:val="99"/>
    <w:rsid w:val="000D2B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54534386">
      <w:bodyDiv w:val="1"/>
      <w:marLeft w:val="0"/>
      <w:marRight w:val="0"/>
      <w:marTop w:val="0"/>
      <w:marBottom w:val="0"/>
      <w:divBdr>
        <w:top w:val="none" w:sz="0" w:space="0" w:color="auto"/>
        <w:left w:val="none" w:sz="0" w:space="0" w:color="auto"/>
        <w:bottom w:val="none" w:sz="0" w:space="0" w:color="auto"/>
        <w:right w:val="none" w:sz="0" w:space="0" w:color="auto"/>
      </w:divBdr>
    </w:div>
    <w:div w:id="197160437">
      <w:bodyDiv w:val="1"/>
      <w:marLeft w:val="0"/>
      <w:marRight w:val="0"/>
      <w:marTop w:val="0"/>
      <w:marBottom w:val="0"/>
      <w:divBdr>
        <w:top w:val="none" w:sz="0" w:space="0" w:color="auto"/>
        <w:left w:val="none" w:sz="0" w:space="0" w:color="auto"/>
        <w:bottom w:val="none" w:sz="0" w:space="0" w:color="auto"/>
        <w:right w:val="none" w:sz="0" w:space="0" w:color="auto"/>
      </w:divBdr>
    </w:div>
    <w:div w:id="306017142">
      <w:bodyDiv w:val="1"/>
      <w:marLeft w:val="0"/>
      <w:marRight w:val="0"/>
      <w:marTop w:val="0"/>
      <w:marBottom w:val="0"/>
      <w:divBdr>
        <w:top w:val="none" w:sz="0" w:space="0" w:color="auto"/>
        <w:left w:val="none" w:sz="0" w:space="0" w:color="auto"/>
        <w:bottom w:val="none" w:sz="0" w:space="0" w:color="auto"/>
        <w:right w:val="none" w:sz="0" w:space="0" w:color="auto"/>
      </w:divBdr>
      <w:divsChild>
        <w:div w:id="12876714">
          <w:marLeft w:val="0"/>
          <w:marRight w:val="0"/>
          <w:marTop w:val="0"/>
          <w:marBottom w:val="0"/>
          <w:divBdr>
            <w:top w:val="single" w:sz="6" w:space="6" w:color="E9EDF0"/>
            <w:left w:val="none" w:sz="0" w:space="0" w:color="auto"/>
            <w:bottom w:val="none" w:sz="0" w:space="0" w:color="auto"/>
            <w:right w:val="none" w:sz="0" w:space="0" w:color="auto"/>
          </w:divBdr>
          <w:divsChild>
            <w:div w:id="1814634972">
              <w:marLeft w:val="0"/>
              <w:marRight w:val="0"/>
              <w:marTop w:val="0"/>
              <w:marBottom w:val="0"/>
              <w:divBdr>
                <w:top w:val="none" w:sz="0" w:space="0" w:color="auto"/>
                <w:left w:val="none" w:sz="0" w:space="0" w:color="auto"/>
                <w:bottom w:val="none" w:sz="0" w:space="0" w:color="auto"/>
                <w:right w:val="none" w:sz="0" w:space="0" w:color="auto"/>
              </w:divBdr>
            </w:div>
          </w:divsChild>
        </w:div>
        <w:div w:id="133105311">
          <w:marLeft w:val="0"/>
          <w:marRight w:val="0"/>
          <w:marTop w:val="0"/>
          <w:marBottom w:val="0"/>
          <w:divBdr>
            <w:top w:val="single" w:sz="6" w:space="6" w:color="E9EDF0"/>
            <w:left w:val="none" w:sz="0" w:space="0" w:color="auto"/>
            <w:bottom w:val="none" w:sz="0" w:space="0" w:color="auto"/>
            <w:right w:val="none" w:sz="0" w:space="0" w:color="auto"/>
          </w:divBdr>
          <w:divsChild>
            <w:div w:id="1523200971">
              <w:marLeft w:val="150"/>
              <w:marRight w:val="150"/>
              <w:marTop w:val="60"/>
              <w:marBottom w:val="240"/>
              <w:divBdr>
                <w:top w:val="none" w:sz="0" w:space="0" w:color="auto"/>
                <w:left w:val="none" w:sz="0" w:space="0" w:color="auto"/>
                <w:bottom w:val="none" w:sz="0" w:space="0" w:color="auto"/>
                <w:right w:val="none" w:sz="0" w:space="0" w:color="auto"/>
              </w:divBdr>
            </w:div>
            <w:div w:id="213886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86160362">
      <w:bodyDiv w:val="1"/>
      <w:marLeft w:val="0"/>
      <w:marRight w:val="0"/>
      <w:marTop w:val="0"/>
      <w:marBottom w:val="0"/>
      <w:divBdr>
        <w:top w:val="none" w:sz="0" w:space="0" w:color="auto"/>
        <w:left w:val="none" w:sz="0" w:space="0" w:color="auto"/>
        <w:bottom w:val="none" w:sz="0" w:space="0" w:color="auto"/>
        <w:right w:val="none" w:sz="0" w:space="0" w:color="auto"/>
      </w:divBdr>
    </w:div>
    <w:div w:id="761144992">
      <w:bodyDiv w:val="1"/>
      <w:marLeft w:val="0"/>
      <w:marRight w:val="0"/>
      <w:marTop w:val="0"/>
      <w:marBottom w:val="0"/>
      <w:divBdr>
        <w:top w:val="none" w:sz="0" w:space="0" w:color="auto"/>
        <w:left w:val="none" w:sz="0" w:space="0" w:color="auto"/>
        <w:bottom w:val="none" w:sz="0" w:space="0" w:color="auto"/>
        <w:right w:val="none" w:sz="0" w:space="0" w:color="auto"/>
      </w:divBdr>
      <w:divsChild>
        <w:div w:id="1539464053">
          <w:marLeft w:val="0"/>
          <w:marRight w:val="0"/>
          <w:marTop w:val="0"/>
          <w:marBottom w:val="0"/>
          <w:divBdr>
            <w:top w:val="single" w:sz="6" w:space="6" w:color="E9EDF0"/>
            <w:left w:val="none" w:sz="0" w:space="0" w:color="auto"/>
            <w:bottom w:val="none" w:sz="0" w:space="0" w:color="auto"/>
            <w:right w:val="none" w:sz="0" w:space="0" w:color="auto"/>
          </w:divBdr>
          <w:divsChild>
            <w:div w:id="1658804332">
              <w:marLeft w:val="0"/>
              <w:marRight w:val="0"/>
              <w:marTop w:val="0"/>
              <w:marBottom w:val="0"/>
              <w:divBdr>
                <w:top w:val="none" w:sz="0" w:space="0" w:color="auto"/>
                <w:left w:val="none" w:sz="0" w:space="0" w:color="auto"/>
                <w:bottom w:val="none" w:sz="0" w:space="0" w:color="auto"/>
                <w:right w:val="none" w:sz="0" w:space="0" w:color="auto"/>
              </w:divBdr>
            </w:div>
          </w:divsChild>
        </w:div>
        <w:div w:id="316421075">
          <w:marLeft w:val="0"/>
          <w:marRight w:val="0"/>
          <w:marTop w:val="0"/>
          <w:marBottom w:val="0"/>
          <w:divBdr>
            <w:top w:val="single" w:sz="6" w:space="6" w:color="E9EDF0"/>
            <w:left w:val="none" w:sz="0" w:space="0" w:color="auto"/>
            <w:bottom w:val="none" w:sz="0" w:space="0" w:color="auto"/>
            <w:right w:val="none" w:sz="0" w:space="0" w:color="auto"/>
          </w:divBdr>
          <w:divsChild>
            <w:div w:id="1254122278">
              <w:marLeft w:val="150"/>
              <w:marRight w:val="150"/>
              <w:marTop w:val="60"/>
              <w:marBottom w:val="240"/>
              <w:divBdr>
                <w:top w:val="none" w:sz="0" w:space="0" w:color="auto"/>
                <w:left w:val="none" w:sz="0" w:space="0" w:color="auto"/>
                <w:bottom w:val="none" w:sz="0" w:space="0" w:color="auto"/>
                <w:right w:val="none" w:sz="0" w:space="0" w:color="auto"/>
              </w:divBdr>
            </w:div>
            <w:div w:id="1600136125">
              <w:marLeft w:val="0"/>
              <w:marRight w:val="0"/>
              <w:marTop w:val="0"/>
              <w:marBottom w:val="0"/>
              <w:divBdr>
                <w:top w:val="none" w:sz="0" w:space="0" w:color="auto"/>
                <w:left w:val="none" w:sz="0" w:space="0" w:color="auto"/>
                <w:bottom w:val="none" w:sz="0" w:space="0" w:color="auto"/>
                <w:right w:val="none" w:sz="0" w:space="0" w:color="auto"/>
              </w:divBdr>
            </w:div>
          </w:divsChild>
        </w:div>
        <w:div w:id="384183008">
          <w:marLeft w:val="0"/>
          <w:marRight w:val="0"/>
          <w:marTop w:val="0"/>
          <w:marBottom w:val="0"/>
          <w:divBdr>
            <w:top w:val="single" w:sz="6" w:space="6" w:color="E9EDF0"/>
            <w:left w:val="none" w:sz="0" w:space="0" w:color="auto"/>
            <w:bottom w:val="none" w:sz="0" w:space="0" w:color="auto"/>
            <w:right w:val="none" w:sz="0" w:space="0" w:color="auto"/>
          </w:divBdr>
          <w:divsChild>
            <w:div w:id="1251739574">
              <w:marLeft w:val="150"/>
              <w:marRight w:val="150"/>
              <w:marTop w:val="60"/>
              <w:marBottom w:val="240"/>
              <w:divBdr>
                <w:top w:val="none" w:sz="0" w:space="0" w:color="auto"/>
                <w:left w:val="none" w:sz="0" w:space="0" w:color="auto"/>
                <w:bottom w:val="none" w:sz="0" w:space="0" w:color="auto"/>
                <w:right w:val="none" w:sz="0" w:space="0" w:color="auto"/>
              </w:divBdr>
            </w:div>
            <w:div w:id="1315793955">
              <w:marLeft w:val="0"/>
              <w:marRight w:val="0"/>
              <w:marTop w:val="0"/>
              <w:marBottom w:val="0"/>
              <w:divBdr>
                <w:top w:val="none" w:sz="0" w:space="0" w:color="auto"/>
                <w:left w:val="none" w:sz="0" w:space="0" w:color="auto"/>
                <w:bottom w:val="none" w:sz="0" w:space="0" w:color="auto"/>
                <w:right w:val="none" w:sz="0" w:space="0" w:color="auto"/>
              </w:divBdr>
            </w:div>
          </w:divsChild>
        </w:div>
        <w:div w:id="286935169">
          <w:marLeft w:val="0"/>
          <w:marRight w:val="0"/>
          <w:marTop w:val="0"/>
          <w:marBottom w:val="0"/>
          <w:divBdr>
            <w:top w:val="single" w:sz="6" w:space="6" w:color="E9EDF0"/>
            <w:left w:val="none" w:sz="0" w:space="0" w:color="auto"/>
            <w:bottom w:val="none" w:sz="0" w:space="0" w:color="auto"/>
            <w:right w:val="none" w:sz="0" w:space="0" w:color="auto"/>
          </w:divBdr>
          <w:divsChild>
            <w:div w:id="1864126641">
              <w:marLeft w:val="150"/>
              <w:marRight w:val="150"/>
              <w:marTop w:val="60"/>
              <w:marBottom w:val="240"/>
              <w:divBdr>
                <w:top w:val="none" w:sz="0" w:space="0" w:color="auto"/>
                <w:left w:val="none" w:sz="0" w:space="0" w:color="auto"/>
                <w:bottom w:val="none" w:sz="0" w:space="0" w:color="auto"/>
                <w:right w:val="none" w:sz="0" w:space="0" w:color="auto"/>
              </w:divBdr>
            </w:div>
            <w:div w:id="83311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223681">
      <w:bodyDiv w:val="1"/>
      <w:marLeft w:val="0"/>
      <w:marRight w:val="0"/>
      <w:marTop w:val="0"/>
      <w:marBottom w:val="0"/>
      <w:divBdr>
        <w:top w:val="none" w:sz="0" w:space="0" w:color="auto"/>
        <w:left w:val="none" w:sz="0" w:space="0" w:color="auto"/>
        <w:bottom w:val="none" w:sz="0" w:space="0" w:color="auto"/>
        <w:right w:val="none" w:sz="0" w:space="0" w:color="auto"/>
      </w:divBdr>
    </w:div>
    <w:div w:id="847334719">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48744496">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38711156">
      <w:bodyDiv w:val="1"/>
      <w:marLeft w:val="0"/>
      <w:marRight w:val="0"/>
      <w:marTop w:val="0"/>
      <w:marBottom w:val="0"/>
      <w:divBdr>
        <w:top w:val="none" w:sz="0" w:space="0" w:color="auto"/>
        <w:left w:val="none" w:sz="0" w:space="0" w:color="auto"/>
        <w:bottom w:val="none" w:sz="0" w:space="0" w:color="auto"/>
        <w:right w:val="none" w:sz="0" w:space="0" w:color="auto"/>
      </w:divBdr>
      <w:divsChild>
        <w:div w:id="124397162">
          <w:marLeft w:val="0"/>
          <w:marRight w:val="0"/>
          <w:marTop w:val="0"/>
          <w:marBottom w:val="0"/>
          <w:divBdr>
            <w:top w:val="single" w:sz="6" w:space="6" w:color="E9EDF0"/>
            <w:left w:val="none" w:sz="0" w:space="0" w:color="auto"/>
            <w:bottom w:val="none" w:sz="0" w:space="0" w:color="auto"/>
            <w:right w:val="none" w:sz="0" w:space="0" w:color="auto"/>
          </w:divBdr>
          <w:divsChild>
            <w:div w:id="365371735">
              <w:marLeft w:val="0"/>
              <w:marRight w:val="0"/>
              <w:marTop w:val="0"/>
              <w:marBottom w:val="0"/>
              <w:divBdr>
                <w:top w:val="none" w:sz="0" w:space="0" w:color="auto"/>
                <w:left w:val="none" w:sz="0" w:space="0" w:color="auto"/>
                <w:bottom w:val="none" w:sz="0" w:space="0" w:color="auto"/>
                <w:right w:val="none" w:sz="0" w:space="0" w:color="auto"/>
              </w:divBdr>
            </w:div>
          </w:divsChild>
        </w:div>
        <w:div w:id="1291395440">
          <w:marLeft w:val="0"/>
          <w:marRight w:val="0"/>
          <w:marTop w:val="0"/>
          <w:marBottom w:val="0"/>
          <w:divBdr>
            <w:top w:val="single" w:sz="6" w:space="6" w:color="E9EDF0"/>
            <w:left w:val="none" w:sz="0" w:space="0" w:color="auto"/>
            <w:bottom w:val="none" w:sz="0" w:space="0" w:color="auto"/>
            <w:right w:val="none" w:sz="0" w:space="0" w:color="auto"/>
          </w:divBdr>
          <w:divsChild>
            <w:div w:id="1030298549">
              <w:marLeft w:val="150"/>
              <w:marRight w:val="150"/>
              <w:marTop w:val="60"/>
              <w:marBottom w:val="240"/>
              <w:divBdr>
                <w:top w:val="none" w:sz="0" w:space="0" w:color="auto"/>
                <w:left w:val="none" w:sz="0" w:space="0" w:color="auto"/>
                <w:bottom w:val="none" w:sz="0" w:space="0" w:color="auto"/>
                <w:right w:val="none" w:sz="0" w:space="0" w:color="auto"/>
              </w:divBdr>
            </w:div>
            <w:div w:id="3906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590458369">
      <w:bodyDiv w:val="1"/>
      <w:marLeft w:val="0"/>
      <w:marRight w:val="0"/>
      <w:marTop w:val="0"/>
      <w:marBottom w:val="0"/>
      <w:divBdr>
        <w:top w:val="none" w:sz="0" w:space="0" w:color="auto"/>
        <w:left w:val="none" w:sz="0" w:space="0" w:color="auto"/>
        <w:bottom w:val="none" w:sz="0" w:space="0" w:color="auto"/>
        <w:right w:val="none" w:sz="0" w:space="0" w:color="auto"/>
      </w:divBdr>
    </w:div>
    <w:div w:id="1607611782">
      <w:bodyDiv w:val="1"/>
      <w:marLeft w:val="0"/>
      <w:marRight w:val="0"/>
      <w:marTop w:val="0"/>
      <w:marBottom w:val="0"/>
      <w:divBdr>
        <w:top w:val="none" w:sz="0" w:space="0" w:color="auto"/>
        <w:left w:val="none" w:sz="0" w:space="0" w:color="auto"/>
        <w:bottom w:val="none" w:sz="0" w:space="0" w:color="auto"/>
        <w:right w:val="none" w:sz="0" w:space="0" w:color="auto"/>
      </w:divBdr>
      <w:divsChild>
        <w:div w:id="1863201536">
          <w:marLeft w:val="0"/>
          <w:marRight w:val="0"/>
          <w:marTop w:val="0"/>
          <w:marBottom w:val="0"/>
          <w:divBdr>
            <w:top w:val="single" w:sz="6" w:space="6" w:color="E9EDF0"/>
            <w:left w:val="none" w:sz="0" w:space="0" w:color="auto"/>
            <w:bottom w:val="none" w:sz="0" w:space="0" w:color="auto"/>
            <w:right w:val="none" w:sz="0" w:space="0" w:color="auto"/>
          </w:divBdr>
          <w:divsChild>
            <w:div w:id="1797482853">
              <w:marLeft w:val="0"/>
              <w:marRight w:val="0"/>
              <w:marTop w:val="0"/>
              <w:marBottom w:val="0"/>
              <w:divBdr>
                <w:top w:val="none" w:sz="0" w:space="0" w:color="auto"/>
                <w:left w:val="none" w:sz="0" w:space="0" w:color="auto"/>
                <w:bottom w:val="none" w:sz="0" w:space="0" w:color="auto"/>
                <w:right w:val="none" w:sz="0" w:space="0" w:color="auto"/>
              </w:divBdr>
            </w:div>
          </w:divsChild>
        </w:div>
        <w:div w:id="580872749">
          <w:marLeft w:val="0"/>
          <w:marRight w:val="0"/>
          <w:marTop w:val="0"/>
          <w:marBottom w:val="0"/>
          <w:divBdr>
            <w:top w:val="single" w:sz="6" w:space="6" w:color="E9EDF0"/>
            <w:left w:val="none" w:sz="0" w:space="0" w:color="auto"/>
            <w:bottom w:val="none" w:sz="0" w:space="0" w:color="auto"/>
            <w:right w:val="none" w:sz="0" w:space="0" w:color="auto"/>
          </w:divBdr>
          <w:divsChild>
            <w:div w:id="443964829">
              <w:marLeft w:val="150"/>
              <w:marRight w:val="150"/>
              <w:marTop w:val="60"/>
              <w:marBottom w:val="240"/>
              <w:divBdr>
                <w:top w:val="none" w:sz="0" w:space="0" w:color="auto"/>
                <w:left w:val="none" w:sz="0" w:space="0" w:color="auto"/>
                <w:bottom w:val="none" w:sz="0" w:space="0" w:color="auto"/>
                <w:right w:val="none" w:sz="0" w:space="0" w:color="auto"/>
              </w:divBdr>
            </w:div>
            <w:div w:id="10330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72699005">
      <w:bodyDiv w:val="1"/>
      <w:marLeft w:val="0"/>
      <w:marRight w:val="0"/>
      <w:marTop w:val="0"/>
      <w:marBottom w:val="0"/>
      <w:divBdr>
        <w:top w:val="none" w:sz="0" w:space="0" w:color="auto"/>
        <w:left w:val="none" w:sz="0" w:space="0" w:color="auto"/>
        <w:bottom w:val="none" w:sz="0" w:space="0" w:color="auto"/>
        <w:right w:val="none" w:sz="0" w:space="0" w:color="auto"/>
      </w:divBdr>
    </w:div>
    <w:div w:id="1840266905">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 w:id="213466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C0F14F8687AA47FB9D603F607EF9AB51"/>
        <w:category>
          <w:name w:val="Allgemein"/>
          <w:gallery w:val="placeholder"/>
        </w:category>
        <w:types>
          <w:type w:val="bbPlcHdr"/>
        </w:types>
        <w:behaviors>
          <w:behavior w:val="content"/>
        </w:behaviors>
        <w:guid w:val="{893A14B3-5255-4480-A6A2-67EB854024E5}"/>
      </w:docPartPr>
      <w:docPartBody>
        <w:p w:rsidR="000D7634" w:rsidRDefault="00206CB8" w:rsidP="00206CB8">
          <w:pPr>
            <w:pStyle w:val="C0F14F8687AA47FB9D603F607EF9AB51"/>
          </w:pPr>
          <w:r w:rsidRPr="00A164DA">
            <w:rPr>
              <w:rStyle w:val="PlaceholderText"/>
            </w:rPr>
            <w:t>[Meeting Location]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DA7"/>
    <w:rsid w:val="00016E33"/>
    <w:rsid w:val="00035D94"/>
    <w:rsid w:val="00044891"/>
    <w:rsid w:val="00047D16"/>
    <w:rsid w:val="00084BAF"/>
    <w:rsid w:val="000A08B6"/>
    <w:rsid w:val="000B31B7"/>
    <w:rsid w:val="000C6CFC"/>
    <w:rsid w:val="000D7634"/>
    <w:rsid w:val="000F1207"/>
    <w:rsid w:val="000F57EF"/>
    <w:rsid w:val="00107134"/>
    <w:rsid w:val="00113803"/>
    <w:rsid w:val="001172FB"/>
    <w:rsid w:val="00137960"/>
    <w:rsid w:val="0016241E"/>
    <w:rsid w:val="001A5085"/>
    <w:rsid w:val="001C2987"/>
    <w:rsid w:val="001E04B5"/>
    <w:rsid w:val="001F0C7C"/>
    <w:rsid w:val="00206CB8"/>
    <w:rsid w:val="002130B0"/>
    <w:rsid w:val="00225650"/>
    <w:rsid w:val="0028520B"/>
    <w:rsid w:val="00296018"/>
    <w:rsid w:val="002B5A0B"/>
    <w:rsid w:val="002F2D23"/>
    <w:rsid w:val="00314D9C"/>
    <w:rsid w:val="00315605"/>
    <w:rsid w:val="003243AA"/>
    <w:rsid w:val="00355305"/>
    <w:rsid w:val="00392FF2"/>
    <w:rsid w:val="003B1F7D"/>
    <w:rsid w:val="003D473F"/>
    <w:rsid w:val="004029B4"/>
    <w:rsid w:val="00403789"/>
    <w:rsid w:val="004078E0"/>
    <w:rsid w:val="004173AD"/>
    <w:rsid w:val="004604D0"/>
    <w:rsid w:val="00465CBE"/>
    <w:rsid w:val="00473011"/>
    <w:rsid w:val="004733EA"/>
    <w:rsid w:val="00480118"/>
    <w:rsid w:val="00491D6D"/>
    <w:rsid w:val="004A0329"/>
    <w:rsid w:val="004A51B9"/>
    <w:rsid w:val="004A5C1E"/>
    <w:rsid w:val="004F2DF2"/>
    <w:rsid w:val="00542BEE"/>
    <w:rsid w:val="005542B9"/>
    <w:rsid w:val="00570BB4"/>
    <w:rsid w:val="005723C0"/>
    <w:rsid w:val="00581807"/>
    <w:rsid w:val="005C3470"/>
    <w:rsid w:val="005D6786"/>
    <w:rsid w:val="005D7E5D"/>
    <w:rsid w:val="005F6468"/>
    <w:rsid w:val="005F74AA"/>
    <w:rsid w:val="0061340C"/>
    <w:rsid w:val="00617519"/>
    <w:rsid w:val="00661EB6"/>
    <w:rsid w:val="00696723"/>
    <w:rsid w:val="006B5606"/>
    <w:rsid w:val="006D2B72"/>
    <w:rsid w:val="006F020C"/>
    <w:rsid w:val="006F61BC"/>
    <w:rsid w:val="007174EC"/>
    <w:rsid w:val="00757608"/>
    <w:rsid w:val="007748CF"/>
    <w:rsid w:val="00784F7D"/>
    <w:rsid w:val="007B7A47"/>
    <w:rsid w:val="007C07F7"/>
    <w:rsid w:val="007D09AE"/>
    <w:rsid w:val="007F5721"/>
    <w:rsid w:val="007F77F4"/>
    <w:rsid w:val="008076F7"/>
    <w:rsid w:val="00827AA6"/>
    <w:rsid w:val="00832115"/>
    <w:rsid w:val="00835FF9"/>
    <w:rsid w:val="00870081"/>
    <w:rsid w:val="00874F11"/>
    <w:rsid w:val="00877152"/>
    <w:rsid w:val="008F12EB"/>
    <w:rsid w:val="008F4814"/>
    <w:rsid w:val="009057D8"/>
    <w:rsid w:val="00922777"/>
    <w:rsid w:val="009563F4"/>
    <w:rsid w:val="009617CD"/>
    <w:rsid w:val="00972CD4"/>
    <w:rsid w:val="0098084D"/>
    <w:rsid w:val="00983949"/>
    <w:rsid w:val="00983C3E"/>
    <w:rsid w:val="00984B39"/>
    <w:rsid w:val="00992AC4"/>
    <w:rsid w:val="0099382B"/>
    <w:rsid w:val="00994118"/>
    <w:rsid w:val="009B00E8"/>
    <w:rsid w:val="00A468B9"/>
    <w:rsid w:val="00A719AC"/>
    <w:rsid w:val="00A87C80"/>
    <w:rsid w:val="00AB25C2"/>
    <w:rsid w:val="00AE646E"/>
    <w:rsid w:val="00B002E9"/>
    <w:rsid w:val="00B15718"/>
    <w:rsid w:val="00B2195F"/>
    <w:rsid w:val="00B25500"/>
    <w:rsid w:val="00B41CE4"/>
    <w:rsid w:val="00B50720"/>
    <w:rsid w:val="00B5347D"/>
    <w:rsid w:val="00B64B80"/>
    <w:rsid w:val="00C0029B"/>
    <w:rsid w:val="00C32E2B"/>
    <w:rsid w:val="00C41BA3"/>
    <w:rsid w:val="00C840DD"/>
    <w:rsid w:val="00CB00BB"/>
    <w:rsid w:val="00CC4588"/>
    <w:rsid w:val="00CF5711"/>
    <w:rsid w:val="00D04D93"/>
    <w:rsid w:val="00D44118"/>
    <w:rsid w:val="00D96815"/>
    <w:rsid w:val="00DA6F54"/>
    <w:rsid w:val="00DD20C3"/>
    <w:rsid w:val="00E15C4B"/>
    <w:rsid w:val="00E34DBC"/>
    <w:rsid w:val="00E76703"/>
    <w:rsid w:val="00E93A65"/>
    <w:rsid w:val="00EC1A1A"/>
    <w:rsid w:val="00EC5A67"/>
    <w:rsid w:val="00F03AB6"/>
    <w:rsid w:val="00F25B10"/>
    <w:rsid w:val="00F33E4F"/>
    <w:rsid w:val="00F655FA"/>
    <w:rsid w:val="00F74929"/>
    <w:rsid w:val="00F77A5B"/>
    <w:rsid w:val="00F847BC"/>
    <w:rsid w:val="00FA5E00"/>
    <w:rsid w:val="00FD1CB1"/>
    <w:rsid w:val="00FD5BCA"/>
    <w:rsid w:val="00FE027F"/>
    <w:rsid w:val="00FE54E5"/>
    <w:rsid w:val="00FE59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13796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BDAF191B010F43B22DE634A0085078" ma:contentTypeVersion="3" ma:contentTypeDescription="Create a new document." ma:contentTypeScope="" ma:versionID="b86b468d9a69a43e287cbba40fe9a885">
  <xsd:schema xmlns:xsd="http://www.w3.org/2001/XMLSchema" xmlns:xs="http://www.w3.org/2001/XMLSchema" xmlns:p="http://schemas.microsoft.com/office/2006/metadata/properties" xmlns:ns2="cc3cd361-1cb1-475b-aa99-52f942750a8c" targetNamespace="http://schemas.microsoft.com/office/2006/metadata/properties" ma:root="true" ma:fieldsID="a9eec31d2364207b872a2fe1913be975" ns2:_="">
    <xsd:import namespace="cc3cd361-1cb1-475b-aa99-52f942750a8c"/>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cd361-1cb1-475b-aa99-52f942750a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16841fc-e166-4759-8b80-df1e1b366916" ContentTypeId="0x0101" PreviousValue="false" LastSyncTimeStamp="2023-03-23T14:59:08.62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628525-BEA1-4789-8747-ADF46CC9FD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3cd361-1cb1-475b-aa99-52f942750a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DF29C-56A6-48EA-B8E9-130D48F284B5}">
  <ds:schemaRefs>
    <ds:schemaRef ds:uri="Microsoft.SharePoint.Taxonomy.ContentTypeSync"/>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9403A525-5085-47EE-BAE2-7D0E7F9B2381}">
  <ds:schemaRefs>
    <ds:schemaRef ds:uri="http://schemas.openxmlformats.org/officeDocument/2006/bibliography"/>
  </ds:schemaRefs>
</ds:datastoreItem>
</file>

<file path=customXml/itemProps6.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3</Pages>
  <Words>272</Words>
  <Characters>1463</Characters>
  <Application>Microsoft Office Word</Application>
  <DocSecurity>0</DocSecurity>
  <Lines>25</Lines>
  <Paragraphs>18</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NSWI05 Doc017 LS to 3GPP SA2 SA5 on enfocement of max number per slice</vt:lpstr>
      <vt:lpstr>NSWI05 Doc017 LS to 3GPP SA2 SA5 on enfocement of max number per slice</vt:lpstr>
      <vt:lpstr>LS to 3GPP CT4 and SA2 on synch of profiles in 5GC</vt:lpstr>
      <vt:lpstr>LS from PSMC to 3GPP on S8HR</vt:lpstr>
      <vt:lpstr>LS to TDS re Call Reference in NRTRDE</vt:lpstr>
    </vt:vector>
  </TitlesOfParts>
  <Company>Ericsson</Company>
  <LinksUpToDate>false</LinksUpToDate>
  <CharactersWithSpaces>1717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Network Initiated IMS Data Channel</dc:title>
  <dc:subject/>
  <dc:creator>23.122_CR1197_(Rel-18)_PLMNsel_NS</dc:creator>
  <cp:keywords/>
  <cp:lastModifiedBy>23.122_CR1197_(Rel-18)_PLMNsel_NS</cp:lastModifiedBy>
  <cp:revision>3</cp:revision>
  <cp:lastPrinted>2006-09-14T16:39:00Z</cp:lastPrinted>
  <dcterms:created xsi:type="dcterms:W3CDTF">2023-12-20T13:04:00Z</dcterms:created>
  <dcterms:modified xsi:type="dcterms:W3CDTF">2023-12-20T13:04:00Z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0x01010032BDAF191B010F43B22DE634A0085078</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3189eb5f-285f-4147-9bae-4f1f1cfc8129</vt:lpwstr>
  </property>
  <property fmtid="{D5CDD505-2E9C-101B-9397-08002B2CF9AE}" pid="16" name="_2015_ms_pID_725343">
    <vt:lpwstr>(3)6ExGxeC73SlRKp60bqp1hcu4QxVBexpXEB4XgHvzTHWAgq4J8iYtBvz2Uay4tGLnX6BEOAOm
WJpwZnGMkv3vzRVhD3Gz2FZyF2EB5wbUHEMpstX2GM8aXM/onm0XVQIPUOGCNayeqZhfvu5n
xbOxKWenbFM7c1CoS99eB6BouK6kClcG98d5dy+cRMiTvMx9CRsoJHxCq96XBg2eCDMShYbL
Uah9kFipWO66/2Dv7+</vt:lpwstr>
  </property>
  <property fmtid="{D5CDD505-2E9C-101B-9397-08002B2CF9AE}" pid="17" name="_2015_ms_pID_7253431">
    <vt:lpwstr>fdfT953NcssLaGotyATZTIBJdLm9UNSam2JRWcFw0v2gTlBncNZzIl
EuyPh7ZcIeTg7L7YHYR2hQNNkeUeTixw6SFcz/J+fuHDqEVgrYd5fHg+G2isxCV6kEfZUna4
EdVF0SLmqRZlhM4qVweRDcWN6PQ6IFTORqPdPs51GQ+L/9Jt18g9CwsjNXW7MfO9i3xcg/LA
zh/Eo/p3BVP0TSnS1cE5SsvJjnnmLFxXCzor</vt:lpwstr>
  </property>
  <property fmtid="{D5CDD505-2E9C-101B-9397-08002B2CF9AE}" pid="18" name="_2015_ms_pID_7253432">
    <vt:lpwstr>o5Id8gR6UUpVeC9iWAmOIJI=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1661583375</vt:lpwstr>
  </property>
</Properties>
</file>